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3B3C0581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4536CE">
        <w:rPr>
          <w:sz w:val="24"/>
          <w:szCs w:val="24"/>
        </w:rPr>
        <w:t>30</w:t>
      </w:r>
      <w:r w:rsidRPr="009D5D74">
        <w:rPr>
          <w:bCs/>
          <w:sz w:val="24"/>
          <w:szCs w:val="24"/>
        </w:rPr>
        <w:tab/>
        <w:t>R3-</w:t>
      </w:r>
      <w:r w:rsidR="00053CAF" w:rsidRPr="00053CAF">
        <w:rPr>
          <w:bCs/>
          <w:sz w:val="24"/>
          <w:szCs w:val="24"/>
        </w:rPr>
        <w:t>258188</w:t>
      </w:r>
    </w:p>
    <w:p w14:paraId="09A0C4C2" w14:textId="54850764" w:rsidR="009113E8" w:rsidRPr="009D5D74" w:rsidRDefault="007D2AAD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Dallas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="00D328A4">
        <w:rPr>
          <w:rFonts w:eastAsia="Batang" w:cs="Arial"/>
          <w:color w:val="000000" w:themeColor="text1"/>
          <w:sz w:val="24"/>
          <w:szCs w:val="24"/>
        </w:rPr>
        <w:t>1</w:t>
      </w:r>
      <w:r>
        <w:rPr>
          <w:rFonts w:eastAsia="Batang" w:cs="Arial"/>
          <w:color w:val="000000" w:themeColor="text1"/>
          <w:sz w:val="24"/>
          <w:szCs w:val="24"/>
        </w:rPr>
        <w:t>7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- </w:t>
      </w:r>
      <w:r>
        <w:rPr>
          <w:rFonts w:eastAsia="Batang" w:cs="Arial"/>
          <w:color w:val="000000" w:themeColor="text1"/>
          <w:sz w:val="24"/>
          <w:szCs w:val="24"/>
        </w:rPr>
        <w:t>21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November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B3218A">
        <w:rPr>
          <w:bCs/>
          <w:sz w:val="24"/>
          <w:szCs w:val="24"/>
          <w:lang w:eastAsia="zh-CN"/>
        </w:rPr>
        <w:t>5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41555575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</w:t>
      </w:r>
      <w:r w:rsidR="00EC5ADD">
        <w:rPr>
          <w:rFonts w:cs="Arial"/>
          <w:b/>
          <w:sz w:val="24"/>
        </w:rPr>
        <w:tab/>
      </w:r>
      <w:r w:rsidRPr="009D5D74">
        <w:rPr>
          <w:rFonts w:cs="Arial"/>
          <w:b/>
          <w:sz w:val="24"/>
        </w:rPr>
        <w:t>:</w:t>
      </w:r>
      <w:r w:rsidR="0009003C">
        <w:rPr>
          <w:rFonts w:cs="Arial"/>
          <w:b/>
          <w:sz w:val="24"/>
        </w:rPr>
        <w:t xml:space="preserve"> 10.</w:t>
      </w:r>
      <w:r w:rsidR="00A55759">
        <w:rPr>
          <w:rFonts w:cs="Arial"/>
          <w:b/>
          <w:sz w:val="24"/>
        </w:rPr>
        <w:t>4</w:t>
      </w:r>
    </w:p>
    <w:p w14:paraId="1A25E54B" w14:textId="351E7E1D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</w:t>
      </w:r>
      <w:r w:rsidR="00EC5ADD">
        <w:rPr>
          <w:rFonts w:ascii="Arial" w:hAnsi="Arial" w:cs="Arial"/>
          <w:b/>
          <w:bCs/>
          <w:sz w:val="24"/>
        </w:rPr>
        <w:tab/>
      </w:r>
      <w:r w:rsidRPr="00DE55BF">
        <w:rPr>
          <w:rFonts w:ascii="Arial" w:hAnsi="Arial" w:cs="Arial"/>
          <w:b/>
          <w:bCs/>
          <w:sz w:val="24"/>
        </w:rPr>
        <w:t>:</w:t>
      </w:r>
      <w:r w:rsidR="0009003C">
        <w:rPr>
          <w:rFonts w:ascii="Arial" w:hAnsi="Arial" w:cs="Arial"/>
          <w:b/>
          <w:bCs/>
          <w:sz w:val="24"/>
        </w:rPr>
        <w:t xml:space="preserve"> Tejas Networks</w:t>
      </w:r>
    </w:p>
    <w:p w14:paraId="3ADA391A" w14:textId="5C6CBF8F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E41D7C">
        <w:rPr>
          <w:rFonts w:ascii="Arial" w:hAnsi="Arial" w:cs="Arial"/>
          <w:b/>
          <w:bCs/>
          <w:sz w:val="24"/>
        </w:rPr>
        <w:t>Title</w:t>
      </w:r>
      <w:r w:rsidR="00EC5ADD">
        <w:rPr>
          <w:rFonts w:ascii="Arial" w:hAnsi="Arial" w:cs="Arial"/>
          <w:b/>
          <w:bCs/>
          <w:sz w:val="24"/>
        </w:rPr>
        <w:tab/>
      </w:r>
      <w:r w:rsidRPr="00E41D7C">
        <w:rPr>
          <w:rFonts w:ascii="Arial" w:hAnsi="Arial" w:cs="Arial"/>
          <w:b/>
          <w:bCs/>
          <w:sz w:val="24"/>
        </w:rPr>
        <w:t>:</w:t>
      </w:r>
      <w:r w:rsidR="0009003C">
        <w:rPr>
          <w:rFonts w:ascii="Arial" w:hAnsi="Arial" w:cs="Arial"/>
          <w:b/>
          <w:bCs/>
          <w:sz w:val="24"/>
        </w:rPr>
        <w:t xml:space="preserve"> </w:t>
      </w:r>
      <w:r w:rsidR="00A55759" w:rsidRPr="00A55759">
        <w:rPr>
          <w:rFonts w:ascii="Arial" w:hAnsi="Arial" w:cs="Arial"/>
          <w:b/>
          <w:bCs/>
          <w:sz w:val="24"/>
        </w:rPr>
        <w:t>RAN internal functional split and interfaces </w:t>
      </w:r>
    </w:p>
    <w:p w14:paraId="60CD5F87" w14:textId="3D0BC8B1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</w:t>
      </w:r>
      <w:r w:rsidR="00EC5ADD">
        <w:rPr>
          <w:rFonts w:ascii="Arial" w:hAnsi="Arial" w:cs="Arial"/>
          <w:b/>
          <w:bCs/>
          <w:sz w:val="24"/>
        </w:rPr>
        <w:tab/>
      </w:r>
      <w:r w:rsidRPr="009D5D74">
        <w:rPr>
          <w:rFonts w:ascii="Arial" w:hAnsi="Arial" w:cs="Arial"/>
          <w:b/>
          <w:bCs/>
          <w:sz w:val="24"/>
        </w:rPr>
        <w:t>:</w:t>
      </w:r>
      <w:r w:rsidR="00F06D7D">
        <w:rPr>
          <w:rFonts w:ascii="Arial" w:hAnsi="Arial" w:cs="Arial"/>
          <w:b/>
          <w:bCs/>
          <w:sz w:val="24"/>
        </w:rPr>
        <w:t xml:space="preserve"> </w:t>
      </w:r>
      <w:r w:rsidR="00A44711">
        <w:rPr>
          <w:rFonts w:ascii="Arial" w:hAnsi="Arial" w:cs="Arial"/>
          <w:b/>
          <w:bCs/>
          <w:sz w:val="24"/>
        </w:rPr>
        <w:t xml:space="preserve">Discussion &amp; </w:t>
      </w:r>
      <w:r w:rsidR="00F06D7D">
        <w:rPr>
          <w:rFonts w:ascii="Arial" w:hAnsi="Arial" w:cs="Arial"/>
          <w:b/>
          <w:bCs/>
          <w:sz w:val="24"/>
        </w:rPr>
        <w:t>Decision</w:t>
      </w:r>
    </w:p>
    <w:p w14:paraId="41D6AA04" w14:textId="6C0C5BFD" w:rsidR="009113E8" w:rsidRDefault="009113E8" w:rsidP="00437501">
      <w:pPr>
        <w:pStyle w:val="Heading1"/>
        <w:numPr>
          <w:ilvl w:val="0"/>
          <w:numId w:val="36"/>
        </w:numPr>
        <w:rPr>
          <w:lang w:val="en-US"/>
        </w:rPr>
      </w:pPr>
      <w:r w:rsidRPr="004F29C5">
        <w:rPr>
          <w:lang w:val="en-US"/>
        </w:rPr>
        <w:t>Introduction</w:t>
      </w:r>
      <w:r w:rsidR="00145AEC">
        <w:rPr>
          <w:lang w:val="en-US"/>
        </w:rPr>
        <w:tab/>
      </w:r>
    </w:p>
    <w:p w14:paraId="1FFB78F9" w14:textId="461743A4" w:rsidR="00F47B19" w:rsidRPr="00F47B19" w:rsidRDefault="00DB68E4" w:rsidP="00F47B19">
      <w:pPr>
        <w:rPr>
          <w:lang w:val="en-US"/>
        </w:rPr>
      </w:pPr>
      <w:r>
        <w:t xml:space="preserve">In </w:t>
      </w:r>
      <w:r w:rsidR="00D706D9">
        <w:t xml:space="preserve">this contribution, we provide </w:t>
      </w:r>
      <w:r w:rsidR="00FA4448">
        <w:t>Tejas Network’s view point of RAN internal functional split</w:t>
      </w:r>
      <w:r w:rsidR="00CC671F">
        <w:t xml:space="preserve"> and interfaces.</w:t>
      </w:r>
      <w:r w:rsidR="00D706D9">
        <w:t xml:space="preserve"> </w:t>
      </w:r>
    </w:p>
    <w:p w14:paraId="23F2866C" w14:textId="7C65C343" w:rsidR="00153BB5" w:rsidRDefault="006964C8" w:rsidP="006F1C68">
      <w:pPr>
        <w:pStyle w:val="Heading1"/>
        <w:numPr>
          <w:ilvl w:val="0"/>
          <w:numId w:val="37"/>
        </w:numPr>
        <w:rPr>
          <w:lang w:val="en-US"/>
        </w:rPr>
      </w:pPr>
      <w:bookmarkStart w:id="1" w:name="_Hlk527071819"/>
      <w:r>
        <w:rPr>
          <w:lang w:val="en-US"/>
        </w:rPr>
        <w:t>RAN Logical Architecture</w:t>
      </w:r>
    </w:p>
    <w:p w14:paraId="0585C6BE" w14:textId="06A0C4B8" w:rsidR="00D76E92" w:rsidRDefault="00F427EF" w:rsidP="0082602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_Ref213061437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2B31D1">
        <w:rPr>
          <w:lang w:val="en-US"/>
        </w:rPr>
        <w:t xml:space="preserve">[1] </w:t>
      </w:r>
      <w:r>
        <w:rPr>
          <w:lang w:val="en-US"/>
        </w:rPr>
        <w:t>depicts</w:t>
      </w:r>
      <w:r w:rsidR="00002A62">
        <w:rPr>
          <w:lang w:val="en-US"/>
        </w:rPr>
        <w:t xml:space="preserve"> various options considered while studying</w:t>
      </w:r>
      <w:r w:rsidR="002B31D1">
        <w:rPr>
          <w:lang w:val="en-US"/>
        </w:rPr>
        <w:t xml:space="preserve"> RAN </w:t>
      </w:r>
      <w:r w:rsidR="00C06F85">
        <w:rPr>
          <w:lang w:val="en-US"/>
        </w:rPr>
        <w:t>architecture</w:t>
      </w:r>
      <w:r w:rsidR="002B31D1">
        <w:rPr>
          <w:lang w:val="en-US"/>
        </w:rPr>
        <w:t xml:space="preserve"> for </w:t>
      </w:r>
      <w:proofErr w:type="gramStart"/>
      <w:r w:rsidR="002B31D1">
        <w:rPr>
          <w:lang w:val="en-US"/>
        </w:rPr>
        <w:t>New</w:t>
      </w:r>
      <w:proofErr w:type="gramEnd"/>
      <w:r w:rsidR="002B31D1">
        <w:rPr>
          <w:lang w:val="en-US"/>
        </w:rPr>
        <w:t xml:space="preserve"> radio (NR).</w:t>
      </w:r>
    </w:p>
    <w:p w14:paraId="06A85FA6" w14:textId="2F98B6E4" w:rsidR="003318AB" w:rsidRDefault="03131520" w:rsidP="003318AB">
      <w:pPr>
        <w:keepNext/>
        <w:jc w:val="center"/>
      </w:pPr>
      <w:r w:rsidRPr="00AE6F62">
        <w:rPr>
          <w:noProof/>
        </w:rPr>
        <w:t xml:space="preserve"> </w:t>
      </w:r>
      <w:r w:rsidR="009E10A5" w:rsidRPr="001A667A">
        <w:object w:dxaOrig="14099" w:dyaOrig="4250" w14:anchorId="5D2A01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145.4pt" o:ole="">
            <v:imagedata r:id="rId11" o:title=""/>
          </v:shape>
          <o:OLEObject Type="Embed" ProgID="Visio.Drawing.11" ShapeID="_x0000_i1025" DrawAspect="Content" ObjectID="_1823976572" r:id="rId12"/>
        </w:object>
      </w:r>
    </w:p>
    <w:p w14:paraId="6D9946AE" w14:textId="0E795FBF" w:rsidR="00D76E92" w:rsidRDefault="003318AB" w:rsidP="003318AB">
      <w:pPr>
        <w:pStyle w:val="Caption"/>
        <w:jc w:val="center"/>
        <w:rPr>
          <w:lang w:val="en-US"/>
        </w:rPr>
      </w:pPr>
      <w:bookmarkStart w:id="2" w:name="_Ref2130614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4D47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2B261C">
        <w:t>Various architecture split options considered</w:t>
      </w:r>
      <w:r w:rsidR="00C8470C">
        <w:t xml:space="preserve"> for NR</w:t>
      </w:r>
    </w:p>
    <w:p w14:paraId="6C00BF2F" w14:textId="77777777" w:rsidR="00D76E92" w:rsidRDefault="00D76E92" w:rsidP="00D76E92">
      <w:pPr>
        <w:jc w:val="center"/>
        <w:rPr>
          <w:lang w:val="en-US"/>
        </w:rPr>
      </w:pPr>
    </w:p>
    <w:p w14:paraId="635B80B9" w14:textId="60B42DE4" w:rsidR="62EE0243" w:rsidRDefault="003E77AB" w:rsidP="09AC9811">
      <w:pPr>
        <w:rPr>
          <w:lang w:val="en-US"/>
        </w:rPr>
      </w:pPr>
      <w:r>
        <w:rPr>
          <w:lang w:val="en-US"/>
        </w:rPr>
        <w:t xml:space="preserve">For </w:t>
      </w:r>
      <w:r w:rsidR="00070880">
        <w:rPr>
          <w:lang w:val="en-US"/>
        </w:rPr>
        <w:t>RAN logical architecture for 6GR, we propose that Option 6 which splits between MAC and PHY layers be considered</w:t>
      </w:r>
      <w:r w:rsidR="001A16B0">
        <w:rPr>
          <w:lang w:val="en-US"/>
        </w:rPr>
        <w:t xml:space="preserve">. However, </w:t>
      </w:r>
      <w:r w:rsidR="00441EA5">
        <w:rPr>
          <w:lang w:val="en-US"/>
        </w:rPr>
        <w:t>our stand for co-existence of Option 2</w:t>
      </w:r>
      <w:r w:rsidR="00906051">
        <w:rPr>
          <w:lang w:val="en-US"/>
        </w:rPr>
        <w:t xml:space="preserve"> (split between PDCP and RLC)</w:t>
      </w:r>
      <w:r w:rsidR="00441EA5">
        <w:rPr>
          <w:lang w:val="en-US"/>
        </w:rPr>
        <w:t xml:space="preserve"> with Option 6 is</w:t>
      </w:r>
      <w:r w:rsidR="00210A90">
        <w:rPr>
          <w:lang w:val="en-US"/>
        </w:rPr>
        <w:t xml:space="preserve"> </w:t>
      </w:r>
      <w:r w:rsidR="00906051">
        <w:rPr>
          <w:lang w:val="en-US"/>
        </w:rPr>
        <w:t>neutral</w:t>
      </w:r>
      <w:r w:rsidR="00B70E97">
        <w:rPr>
          <w:lang w:val="en-US"/>
        </w:rPr>
        <w:t xml:space="preserve">. </w:t>
      </w:r>
      <w:r w:rsidR="00015904">
        <w:rPr>
          <w:lang w:val="en-US"/>
        </w:rPr>
        <w:t xml:space="preserve">In what follows, we discuss Option 6 while </w:t>
      </w:r>
      <w:r w:rsidR="004965F3">
        <w:rPr>
          <w:lang w:val="en-US"/>
        </w:rPr>
        <w:t xml:space="preserve">assuming Option 2 is </w:t>
      </w:r>
      <w:r w:rsidR="002A6E29">
        <w:rPr>
          <w:lang w:val="en-US"/>
        </w:rPr>
        <w:t xml:space="preserve">retained. </w:t>
      </w:r>
      <w:r w:rsidR="00B70E97">
        <w:rPr>
          <w:lang w:val="en-US"/>
        </w:rPr>
        <w:t xml:space="preserve">Thus, </w:t>
      </w:r>
      <w:r w:rsidR="000403DC">
        <w:rPr>
          <w:lang w:val="en-US"/>
        </w:rPr>
        <w:t xml:space="preserve">PDCP will be hosted in </w:t>
      </w:r>
      <w:r w:rsidR="00085B4F">
        <w:rPr>
          <w:lang w:val="en-US"/>
        </w:rPr>
        <w:t xml:space="preserve">the Central Unit (CU), RLC and MAC layers will be hosted in Distributed Unit (DU) and </w:t>
      </w:r>
      <w:r w:rsidR="00514444">
        <w:rPr>
          <w:lang w:val="en-US"/>
        </w:rPr>
        <w:t>PHY and RF together will be hosted in a new network function (NF)</w:t>
      </w:r>
      <w:r w:rsidR="002A6E29">
        <w:rPr>
          <w:lang w:val="en-US"/>
        </w:rPr>
        <w:t xml:space="preserve"> ``DY-PHY”</w:t>
      </w:r>
      <w:r w:rsidR="00514444">
        <w:rPr>
          <w:lang w:val="en-US"/>
        </w:rPr>
        <w:t>.</w:t>
      </w:r>
      <w:r w:rsidR="00EA6F50">
        <w:rPr>
          <w:lang w:val="en-US"/>
        </w:rPr>
        <w:t xml:space="preserve"> In terms of</w:t>
      </w:r>
      <w:r w:rsidR="00B03C23">
        <w:rPr>
          <w:lang w:val="en-US"/>
        </w:rPr>
        <w:t xml:space="preserve"> </w:t>
      </w:r>
      <w:r w:rsidR="00EA6F50">
        <w:rPr>
          <w:lang w:val="en-US"/>
        </w:rPr>
        <w:t xml:space="preserve">interfaces, we need to introduce a new </w:t>
      </w:r>
      <w:r w:rsidR="00B03C23">
        <w:rPr>
          <w:lang w:val="en-US"/>
        </w:rPr>
        <w:t xml:space="preserve">network interface </w:t>
      </w:r>
      <w:r w:rsidR="003B483A">
        <w:rPr>
          <w:lang w:val="en-US"/>
        </w:rPr>
        <w:t>``G1”</w:t>
      </w:r>
      <w:r w:rsidR="00287D1B">
        <w:rPr>
          <w:lang w:val="en-US"/>
        </w:rPr>
        <w:t xml:space="preserve"> (for want of name) </w:t>
      </w:r>
      <w:r w:rsidR="00B03C23">
        <w:rPr>
          <w:lang w:val="en-US"/>
        </w:rPr>
        <w:t xml:space="preserve">between DU and </w:t>
      </w:r>
      <w:r w:rsidR="003E3227">
        <w:rPr>
          <w:lang w:val="en-US"/>
        </w:rPr>
        <w:t xml:space="preserve">DU-PHY. </w:t>
      </w:r>
      <w:r w:rsidR="00F1626C">
        <w:rPr>
          <w:lang w:val="en-US"/>
        </w:rPr>
        <w:t>An advantage wit</w:t>
      </w:r>
      <w:r w:rsidR="001D0C98">
        <w:rPr>
          <w:lang w:val="en-US"/>
        </w:rPr>
        <w:t>h Option 6 is that PHY layer design and implementation can evolve independent</w:t>
      </w:r>
      <w:r w:rsidR="00B01442">
        <w:rPr>
          <w:lang w:val="en-US"/>
        </w:rPr>
        <w:t xml:space="preserve"> of the hardware platforms considered for </w:t>
      </w:r>
      <w:r w:rsidR="00673520">
        <w:rPr>
          <w:lang w:val="en-US"/>
        </w:rPr>
        <w:t xml:space="preserve">MAC and RLC. </w:t>
      </w:r>
      <w:r w:rsidR="00E559F6">
        <w:rPr>
          <w:lang w:val="en-US"/>
        </w:rPr>
        <w:t xml:space="preserve">In addition to the interface between MAC and PHY (scheduling, resource allocation, DCI, etc.) one should also consider </w:t>
      </w:r>
      <w:r w:rsidR="00713024">
        <w:rPr>
          <w:lang w:val="en-US"/>
        </w:rPr>
        <w:t>messages that help RRC configuration towards the PHY layer.</w:t>
      </w:r>
    </w:p>
    <w:p w14:paraId="6479C050" w14:textId="371AAA8D" w:rsidR="00D2275F" w:rsidRDefault="00DD3445" w:rsidP="09AC9811">
      <w:pPr>
        <w:rPr>
          <w:lang w:val="en-US"/>
        </w:rPr>
      </w:pPr>
      <w:r>
        <w:rPr>
          <w:lang w:val="en-US"/>
        </w:rPr>
        <w:t>In case of NTN, Option 6 allows CU and DU to be hosted in an earth station</w:t>
      </w:r>
      <w:r w:rsidR="00D37F4E">
        <w:rPr>
          <w:lang w:val="en-US"/>
        </w:rPr>
        <w:t xml:space="preserve"> while DU-PHY will be moved into the satellite platform. The </w:t>
      </w:r>
      <w:r w:rsidR="00A00DFD">
        <w:rPr>
          <w:lang w:val="en-US"/>
        </w:rPr>
        <w:t xml:space="preserve">user data that gets exchanged over the interface corresponding to Option 6 will </w:t>
      </w:r>
      <w:r w:rsidR="00662016">
        <w:rPr>
          <w:lang w:val="en-US"/>
        </w:rPr>
        <w:t xml:space="preserve">then </w:t>
      </w:r>
      <w:r w:rsidR="00A00DFD">
        <w:rPr>
          <w:lang w:val="en-US"/>
        </w:rPr>
        <w:t>be MAC PDUs</w:t>
      </w:r>
      <w:r w:rsidR="00186206">
        <w:rPr>
          <w:lang w:val="en-US"/>
        </w:rPr>
        <w:t xml:space="preserve"> which do not place heavy bit rate demand on </w:t>
      </w:r>
      <w:r w:rsidR="00EF3FD0">
        <w:rPr>
          <w:lang w:val="en-US"/>
        </w:rPr>
        <w:t>the transport network implementing the interface.</w:t>
      </w:r>
    </w:p>
    <w:p w14:paraId="71D155B6" w14:textId="77777777" w:rsidR="001C4D47" w:rsidRDefault="00F70624" w:rsidP="001C4D47">
      <w:pPr>
        <w:keepNext/>
        <w:jc w:val="center"/>
      </w:pPr>
      <w:r w:rsidRPr="00F70624">
        <w:rPr>
          <w:noProof/>
          <w:lang w:val="en-US"/>
        </w:rPr>
        <w:drawing>
          <wp:inline distT="0" distB="0" distL="0" distR="0" wp14:anchorId="227E7E8B" wp14:editId="03B68FF1">
            <wp:extent cx="4210685" cy="889267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7261" cy="8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6E075" w14:textId="1684D2F8" w:rsidR="00F70624" w:rsidRDefault="001C4D47" w:rsidP="001C4D47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Pr="62BBF16F">
        <w:rPr>
          <w:noProof/>
        </w:rPr>
        <w:t>2</w:t>
      </w:r>
      <w:r>
        <w:fldChar w:fldCharType="end"/>
      </w:r>
      <w:r>
        <w:t>: Option 6 for RAN logical architecture for 6GR.</w:t>
      </w:r>
    </w:p>
    <w:p w14:paraId="2EBA08E4" w14:textId="77777777" w:rsidR="00412D0D" w:rsidRDefault="00412D0D" w:rsidP="00412D0D">
      <w:pPr>
        <w:rPr>
          <w:b/>
          <w:lang w:val="en-US"/>
        </w:rPr>
      </w:pPr>
      <w:r w:rsidRPr="006F1C68">
        <w:rPr>
          <w:b/>
          <w:lang w:val="en-US"/>
        </w:rPr>
        <w:lastRenderedPageBreak/>
        <w:t xml:space="preserve">Proposal 1: </w:t>
      </w:r>
      <w:r>
        <w:rPr>
          <w:b/>
          <w:lang w:val="en-US"/>
        </w:rPr>
        <w:t>The overall RAN architecture should follow Option 6, which introduces split between MAC and PHY and helps TN and NTN integration.</w:t>
      </w:r>
    </w:p>
    <w:p w14:paraId="0995DD78" w14:textId="77777777" w:rsidR="00FB1687" w:rsidRDefault="00FB1687" w:rsidP="00D76E92">
      <w:pPr>
        <w:rPr>
          <w:lang w:val="en-US"/>
        </w:rPr>
      </w:pPr>
    </w:p>
    <w:bookmarkEnd w:id="1"/>
    <w:p w14:paraId="4AB9CE32" w14:textId="55915602" w:rsidR="003B4C21" w:rsidRDefault="00A02A1D">
      <w:pPr>
        <w:pStyle w:val="Heading1"/>
      </w:pPr>
      <w:r>
        <w:t>RAN Internal Functional Split</w:t>
      </w:r>
    </w:p>
    <w:p w14:paraId="0E9C13CA" w14:textId="4A704675" w:rsidR="00A02A1D" w:rsidRPr="00A02A1D" w:rsidRDefault="00C146EB" w:rsidP="00A02A1D">
      <w:r>
        <w:t xml:space="preserve">RAN Functional split between various NFs CU, DU, and DU-PHY can be discussed </w:t>
      </w:r>
      <w:r w:rsidR="00330AC8">
        <w:t>after architecture option is frozen.</w:t>
      </w:r>
    </w:p>
    <w:p w14:paraId="4E5F9F8A" w14:textId="2FE48FB5" w:rsidR="00963F04" w:rsidRDefault="00963F04" w:rsidP="00963F04">
      <w:pPr>
        <w:pStyle w:val="Heading1"/>
      </w:pPr>
      <w:r>
        <w:t>Conclusion</w:t>
      </w:r>
    </w:p>
    <w:p w14:paraId="086991C2" w14:textId="77777777" w:rsidR="00E90993" w:rsidRDefault="00E90993" w:rsidP="00E90993">
      <w:pPr>
        <w:rPr>
          <w:b/>
          <w:lang w:val="en-US"/>
        </w:rPr>
      </w:pPr>
      <w:r w:rsidRPr="006F1C68">
        <w:rPr>
          <w:b/>
          <w:lang w:val="en-US"/>
        </w:rPr>
        <w:t xml:space="preserve">Proposal 1: </w:t>
      </w:r>
      <w:r>
        <w:rPr>
          <w:b/>
          <w:lang w:val="en-US"/>
        </w:rPr>
        <w:t>The overall RAN architecture should follow Option 6, which introduces split between MAC and PHY and helps TN and NTN integration.</w:t>
      </w:r>
    </w:p>
    <w:p w14:paraId="2109CA5A" w14:textId="4E97E369" w:rsidR="000825C5" w:rsidRDefault="000825C5">
      <w:pPr>
        <w:pStyle w:val="Heading1"/>
      </w:pPr>
      <w:r>
        <w:t>References</w:t>
      </w:r>
    </w:p>
    <w:p w14:paraId="6740400B" w14:textId="1BA06C88" w:rsidR="000825C5" w:rsidRPr="000825C5" w:rsidRDefault="0053443E" w:rsidP="002D5D31">
      <w:r>
        <w:t xml:space="preserve">[1] </w:t>
      </w:r>
      <w:r w:rsidR="00493DA0">
        <w:t>3GPP TR</w:t>
      </w:r>
      <w:r w:rsidR="00A17890">
        <w:t xml:space="preserve"> 38.</w:t>
      </w:r>
      <w:r w:rsidR="00725BD8">
        <w:t>801, ``</w:t>
      </w:r>
      <w:r w:rsidR="002D5D31" w:rsidRPr="002D5D31">
        <w:t xml:space="preserve"> </w:t>
      </w:r>
      <w:r w:rsidR="002D5D31">
        <w:t>Study on New Radio Access Technology; Radio Access Architecture and Interfaces”</w:t>
      </w:r>
    </w:p>
    <w:sectPr w:rsidR="000825C5" w:rsidRPr="000825C5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BFFD" w14:textId="77777777" w:rsidR="00B725D8" w:rsidRDefault="00B725D8" w:rsidP="000B02AA">
      <w:pPr>
        <w:spacing w:after="0"/>
      </w:pPr>
      <w:r>
        <w:separator/>
      </w:r>
    </w:p>
  </w:endnote>
  <w:endnote w:type="continuationSeparator" w:id="0">
    <w:p w14:paraId="51B752CC" w14:textId="77777777" w:rsidR="00B725D8" w:rsidRDefault="00B725D8" w:rsidP="000B02AA">
      <w:pPr>
        <w:spacing w:after="0"/>
      </w:pPr>
      <w:r>
        <w:continuationSeparator/>
      </w:r>
    </w:p>
  </w:endnote>
  <w:endnote w:type="continuationNotice" w:id="1">
    <w:p w14:paraId="1D4F1A8D" w14:textId="77777777" w:rsidR="00B725D8" w:rsidRDefault="00B725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E9BB1" w14:textId="77777777" w:rsidR="00B725D8" w:rsidRDefault="00B725D8" w:rsidP="000B02AA">
      <w:pPr>
        <w:spacing w:after="0"/>
      </w:pPr>
      <w:r>
        <w:separator/>
      </w:r>
    </w:p>
  </w:footnote>
  <w:footnote w:type="continuationSeparator" w:id="0">
    <w:p w14:paraId="608F2D5F" w14:textId="77777777" w:rsidR="00B725D8" w:rsidRDefault="00B725D8" w:rsidP="000B02AA">
      <w:pPr>
        <w:spacing w:after="0"/>
      </w:pPr>
      <w:r>
        <w:continuationSeparator/>
      </w:r>
    </w:p>
  </w:footnote>
  <w:footnote w:type="continuationNotice" w:id="1">
    <w:p w14:paraId="13EF1DCE" w14:textId="77777777" w:rsidR="00B725D8" w:rsidRDefault="00B725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A33A4B"/>
    <w:multiLevelType w:val="hybridMultilevel"/>
    <w:tmpl w:val="9234688E"/>
    <w:lvl w:ilvl="0" w:tplc="89BE9F3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10B3D"/>
    <w:multiLevelType w:val="hybridMultilevel"/>
    <w:tmpl w:val="86980CC2"/>
    <w:lvl w:ilvl="0" w:tplc="14EC29E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4"/>
    <w:lvlOverride w:ilvl="0">
      <w:startOverride w:val="1"/>
    </w:lvlOverride>
  </w:num>
  <w:num w:numId="5">
    <w:abstractNumId w:val="22"/>
  </w:num>
  <w:num w:numId="6">
    <w:abstractNumId w:val="26"/>
  </w:num>
  <w:num w:numId="7">
    <w:abstractNumId w:val="35"/>
  </w:num>
  <w:num w:numId="8">
    <w:abstractNumId w:val="9"/>
  </w:num>
  <w:num w:numId="9">
    <w:abstractNumId w:val="8"/>
  </w:num>
  <w:num w:numId="10">
    <w:abstractNumId w:val="16"/>
  </w:num>
  <w:num w:numId="11">
    <w:abstractNumId w:val="21"/>
  </w:num>
  <w:num w:numId="12">
    <w:abstractNumId w:val="6"/>
  </w:num>
  <w:num w:numId="13">
    <w:abstractNumId w:val="15"/>
  </w:num>
  <w:num w:numId="14">
    <w:abstractNumId w:val="10"/>
  </w:num>
  <w:num w:numId="15">
    <w:abstractNumId w:val="24"/>
  </w:num>
  <w:num w:numId="16">
    <w:abstractNumId w:val="32"/>
  </w:num>
  <w:num w:numId="17">
    <w:abstractNumId w:val="5"/>
  </w:num>
  <w:num w:numId="18">
    <w:abstractNumId w:val="17"/>
  </w:num>
  <w:num w:numId="19">
    <w:abstractNumId w:val="11"/>
  </w:num>
  <w:num w:numId="20">
    <w:abstractNumId w:val="25"/>
  </w:num>
  <w:num w:numId="21">
    <w:abstractNumId w:val="28"/>
  </w:num>
  <w:num w:numId="22">
    <w:abstractNumId w:val="34"/>
  </w:num>
  <w:num w:numId="23">
    <w:abstractNumId w:val="18"/>
  </w:num>
  <w:num w:numId="24">
    <w:abstractNumId w:val="19"/>
  </w:num>
  <w:num w:numId="25">
    <w:abstractNumId w:val="29"/>
  </w:num>
  <w:num w:numId="26">
    <w:abstractNumId w:val="30"/>
  </w:num>
  <w:num w:numId="27">
    <w:abstractNumId w:val="7"/>
  </w:num>
  <w:num w:numId="28">
    <w:abstractNumId w:val="2"/>
  </w:num>
  <w:num w:numId="29">
    <w:abstractNumId w:val="3"/>
  </w:num>
  <w:num w:numId="30">
    <w:abstractNumId w:val="33"/>
  </w:num>
  <w:num w:numId="31">
    <w:abstractNumId w:val="23"/>
  </w:num>
  <w:num w:numId="32">
    <w:abstractNumId w:val="20"/>
  </w:num>
  <w:num w:numId="33">
    <w:abstractNumId w:val="0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31"/>
  </w:num>
  <w:num w:numId="3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A62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2F44"/>
    <w:rsid w:val="000136F1"/>
    <w:rsid w:val="00014055"/>
    <w:rsid w:val="0001410B"/>
    <w:rsid w:val="0001467A"/>
    <w:rsid w:val="000147B7"/>
    <w:rsid w:val="0001485B"/>
    <w:rsid w:val="00014C44"/>
    <w:rsid w:val="00014F8D"/>
    <w:rsid w:val="0001544D"/>
    <w:rsid w:val="000155A5"/>
    <w:rsid w:val="00015904"/>
    <w:rsid w:val="0001590D"/>
    <w:rsid w:val="00015CBF"/>
    <w:rsid w:val="00016035"/>
    <w:rsid w:val="00016475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3DC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E58"/>
    <w:rsid w:val="000446DB"/>
    <w:rsid w:val="00044DAF"/>
    <w:rsid w:val="00045759"/>
    <w:rsid w:val="0004616C"/>
    <w:rsid w:val="00046396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68E"/>
    <w:rsid w:val="00051A6C"/>
    <w:rsid w:val="000525CC"/>
    <w:rsid w:val="00052780"/>
    <w:rsid w:val="00052DDB"/>
    <w:rsid w:val="00052DFF"/>
    <w:rsid w:val="000537EC"/>
    <w:rsid w:val="000538DD"/>
    <w:rsid w:val="00053B88"/>
    <w:rsid w:val="00053CAF"/>
    <w:rsid w:val="00053DE0"/>
    <w:rsid w:val="00054422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576B4"/>
    <w:rsid w:val="00060999"/>
    <w:rsid w:val="00060D6C"/>
    <w:rsid w:val="00060FC4"/>
    <w:rsid w:val="000612C6"/>
    <w:rsid w:val="000613E0"/>
    <w:rsid w:val="00061E75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880"/>
    <w:rsid w:val="00070F8B"/>
    <w:rsid w:val="0007117E"/>
    <w:rsid w:val="00071888"/>
    <w:rsid w:val="00071B0F"/>
    <w:rsid w:val="00072009"/>
    <w:rsid w:val="0007217C"/>
    <w:rsid w:val="000722EC"/>
    <w:rsid w:val="00072F97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0F1D"/>
    <w:rsid w:val="00081B90"/>
    <w:rsid w:val="00081EB3"/>
    <w:rsid w:val="00081F58"/>
    <w:rsid w:val="000825C5"/>
    <w:rsid w:val="00082643"/>
    <w:rsid w:val="00082E97"/>
    <w:rsid w:val="00083173"/>
    <w:rsid w:val="000832F6"/>
    <w:rsid w:val="00084543"/>
    <w:rsid w:val="00084A97"/>
    <w:rsid w:val="00085B4F"/>
    <w:rsid w:val="0008623B"/>
    <w:rsid w:val="00086768"/>
    <w:rsid w:val="000869DB"/>
    <w:rsid w:val="0008791B"/>
    <w:rsid w:val="000879EE"/>
    <w:rsid w:val="00087A87"/>
    <w:rsid w:val="0009003C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95B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CFD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079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23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770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0E3E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B6B"/>
    <w:rsid w:val="000E4FAD"/>
    <w:rsid w:val="000E5927"/>
    <w:rsid w:val="000E63C9"/>
    <w:rsid w:val="000E69E4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2E3B"/>
    <w:rsid w:val="000F30EE"/>
    <w:rsid w:val="000F34B1"/>
    <w:rsid w:val="000F386C"/>
    <w:rsid w:val="000F3EBE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112C8"/>
    <w:rsid w:val="001114CF"/>
    <w:rsid w:val="00111703"/>
    <w:rsid w:val="00111896"/>
    <w:rsid w:val="00112281"/>
    <w:rsid w:val="001133CF"/>
    <w:rsid w:val="001134F0"/>
    <w:rsid w:val="00113729"/>
    <w:rsid w:val="00113860"/>
    <w:rsid w:val="00113B4D"/>
    <w:rsid w:val="00114057"/>
    <w:rsid w:val="0011548F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61A"/>
    <w:rsid w:val="00122AA2"/>
    <w:rsid w:val="00122B43"/>
    <w:rsid w:val="00122C08"/>
    <w:rsid w:val="00123493"/>
    <w:rsid w:val="001236FE"/>
    <w:rsid w:val="00123A4B"/>
    <w:rsid w:val="00124633"/>
    <w:rsid w:val="00124AE2"/>
    <w:rsid w:val="00124E7C"/>
    <w:rsid w:val="00125D20"/>
    <w:rsid w:val="00126441"/>
    <w:rsid w:val="00126662"/>
    <w:rsid w:val="00126727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045"/>
    <w:rsid w:val="00140378"/>
    <w:rsid w:val="001403A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AEC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4DF"/>
    <w:rsid w:val="00153766"/>
    <w:rsid w:val="0015398B"/>
    <w:rsid w:val="00153BB5"/>
    <w:rsid w:val="00153D70"/>
    <w:rsid w:val="00154300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577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4AE4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0AA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206"/>
    <w:rsid w:val="001869CE"/>
    <w:rsid w:val="0018736F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6B0"/>
    <w:rsid w:val="001A1BD2"/>
    <w:rsid w:val="001A1C8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5C1"/>
    <w:rsid w:val="001B2A51"/>
    <w:rsid w:val="001B2BBF"/>
    <w:rsid w:val="001B2E7C"/>
    <w:rsid w:val="001B3657"/>
    <w:rsid w:val="001B389F"/>
    <w:rsid w:val="001B49C9"/>
    <w:rsid w:val="001B51AF"/>
    <w:rsid w:val="001B5581"/>
    <w:rsid w:val="001B590A"/>
    <w:rsid w:val="001B59D7"/>
    <w:rsid w:val="001B5AAE"/>
    <w:rsid w:val="001B5C5F"/>
    <w:rsid w:val="001B6571"/>
    <w:rsid w:val="001B6FCA"/>
    <w:rsid w:val="001C0AA8"/>
    <w:rsid w:val="001C0AE5"/>
    <w:rsid w:val="001C0C01"/>
    <w:rsid w:val="001C16E6"/>
    <w:rsid w:val="001C1E98"/>
    <w:rsid w:val="001C248C"/>
    <w:rsid w:val="001C25D7"/>
    <w:rsid w:val="001C291C"/>
    <w:rsid w:val="001C292F"/>
    <w:rsid w:val="001C2D4E"/>
    <w:rsid w:val="001C4D47"/>
    <w:rsid w:val="001C4D79"/>
    <w:rsid w:val="001C52C7"/>
    <w:rsid w:val="001C5B31"/>
    <w:rsid w:val="001C5DC4"/>
    <w:rsid w:val="001C612E"/>
    <w:rsid w:val="001C631B"/>
    <w:rsid w:val="001C631E"/>
    <w:rsid w:val="001C68CB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0C98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675"/>
    <w:rsid w:val="001E3C3B"/>
    <w:rsid w:val="001E422E"/>
    <w:rsid w:val="001E477C"/>
    <w:rsid w:val="001E4806"/>
    <w:rsid w:val="001E4912"/>
    <w:rsid w:val="001E4E49"/>
    <w:rsid w:val="001E532C"/>
    <w:rsid w:val="001E5DE8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A9A"/>
    <w:rsid w:val="001F6F10"/>
    <w:rsid w:val="001F7022"/>
    <w:rsid w:val="001F715F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65"/>
    <w:rsid w:val="0020204D"/>
    <w:rsid w:val="0020269F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C29"/>
    <w:rsid w:val="00205DFF"/>
    <w:rsid w:val="00206767"/>
    <w:rsid w:val="00206E5E"/>
    <w:rsid w:val="002072CC"/>
    <w:rsid w:val="00210257"/>
    <w:rsid w:val="002103B6"/>
    <w:rsid w:val="0021062A"/>
    <w:rsid w:val="00210A90"/>
    <w:rsid w:val="00210C24"/>
    <w:rsid w:val="00210F7B"/>
    <w:rsid w:val="002116C2"/>
    <w:rsid w:val="00211A2B"/>
    <w:rsid w:val="00211A67"/>
    <w:rsid w:val="00211D69"/>
    <w:rsid w:val="00212383"/>
    <w:rsid w:val="002128CC"/>
    <w:rsid w:val="00212B90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29D"/>
    <w:rsid w:val="00217C9C"/>
    <w:rsid w:val="00220993"/>
    <w:rsid w:val="0022162A"/>
    <w:rsid w:val="002217E6"/>
    <w:rsid w:val="00221D47"/>
    <w:rsid w:val="0022293D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0C77"/>
    <w:rsid w:val="002410EB"/>
    <w:rsid w:val="002419D9"/>
    <w:rsid w:val="00241BCB"/>
    <w:rsid w:val="0024207F"/>
    <w:rsid w:val="00242549"/>
    <w:rsid w:val="00243816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8C1"/>
    <w:rsid w:val="00252B7D"/>
    <w:rsid w:val="00252BEF"/>
    <w:rsid w:val="00253B25"/>
    <w:rsid w:val="002540C7"/>
    <w:rsid w:val="00254DBB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9F1"/>
    <w:rsid w:val="00261C3F"/>
    <w:rsid w:val="00262B5B"/>
    <w:rsid w:val="00262BFE"/>
    <w:rsid w:val="002630A7"/>
    <w:rsid w:val="00263339"/>
    <w:rsid w:val="00263AAB"/>
    <w:rsid w:val="00264A8E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28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D1B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F6F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ED4"/>
    <w:rsid w:val="002A6E29"/>
    <w:rsid w:val="002A7579"/>
    <w:rsid w:val="002B0AA8"/>
    <w:rsid w:val="002B117A"/>
    <w:rsid w:val="002B16B1"/>
    <w:rsid w:val="002B1C61"/>
    <w:rsid w:val="002B220E"/>
    <w:rsid w:val="002B261C"/>
    <w:rsid w:val="002B2AD5"/>
    <w:rsid w:val="002B31D1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C7F61"/>
    <w:rsid w:val="002D0680"/>
    <w:rsid w:val="002D17CA"/>
    <w:rsid w:val="002D266C"/>
    <w:rsid w:val="002D28CF"/>
    <w:rsid w:val="002D2AE6"/>
    <w:rsid w:val="002D3B8F"/>
    <w:rsid w:val="002D405F"/>
    <w:rsid w:val="002D41D4"/>
    <w:rsid w:val="002D4B89"/>
    <w:rsid w:val="002D5167"/>
    <w:rsid w:val="002D5223"/>
    <w:rsid w:val="002D54EA"/>
    <w:rsid w:val="002D5715"/>
    <w:rsid w:val="002D5A15"/>
    <w:rsid w:val="002D5D31"/>
    <w:rsid w:val="002D61AD"/>
    <w:rsid w:val="002D697C"/>
    <w:rsid w:val="002D6A24"/>
    <w:rsid w:val="002D772A"/>
    <w:rsid w:val="002D775D"/>
    <w:rsid w:val="002D7C37"/>
    <w:rsid w:val="002D7CAF"/>
    <w:rsid w:val="002E02DB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5C18"/>
    <w:rsid w:val="002E62C7"/>
    <w:rsid w:val="002E6BF0"/>
    <w:rsid w:val="002E711D"/>
    <w:rsid w:val="002E74E4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8E6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083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07DB8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3AD7"/>
    <w:rsid w:val="0031462E"/>
    <w:rsid w:val="0031466F"/>
    <w:rsid w:val="0031585E"/>
    <w:rsid w:val="00315961"/>
    <w:rsid w:val="00315964"/>
    <w:rsid w:val="00315B8E"/>
    <w:rsid w:val="003163CC"/>
    <w:rsid w:val="003165F6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2EA"/>
    <w:rsid w:val="003274C4"/>
    <w:rsid w:val="00330914"/>
    <w:rsid w:val="00330A1B"/>
    <w:rsid w:val="00330AC8"/>
    <w:rsid w:val="00330D98"/>
    <w:rsid w:val="00331039"/>
    <w:rsid w:val="00331099"/>
    <w:rsid w:val="003318AB"/>
    <w:rsid w:val="00331D60"/>
    <w:rsid w:val="00331E26"/>
    <w:rsid w:val="00332140"/>
    <w:rsid w:val="003321C5"/>
    <w:rsid w:val="003329E8"/>
    <w:rsid w:val="003331F5"/>
    <w:rsid w:val="003339E9"/>
    <w:rsid w:val="003339FF"/>
    <w:rsid w:val="00333E58"/>
    <w:rsid w:val="00334123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37EAA"/>
    <w:rsid w:val="00340186"/>
    <w:rsid w:val="00340404"/>
    <w:rsid w:val="00340882"/>
    <w:rsid w:val="00341C2A"/>
    <w:rsid w:val="00343005"/>
    <w:rsid w:val="003430C2"/>
    <w:rsid w:val="0034365E"/>
    <w:rsid w:val="00343839"/>
    <w:rsid w:val="00344086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928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9E6"/>
    <w:rsid w:val="00361FE4"/>
    <w:rsid w:val="00363596"/>
    <w:rsid w:val="003639C3"/>
    <w:rsid w:val="00364682"/>
    <w:rsid w:val="003646C0"/>
    <w:rsid w:val="00364CC5"/>
    <w:rsid w:val="003651E1"/>
    <w:rsid w:val="00365330"/>
    <w:rsid w:val="00365DC4"/>
    <w:rsid w:val="00365FC7"/>
    <w:rsid w:val="003666F0"/>
    <w:rsid w:val="003669B0"/>
    <w:rsid w:val="00367053"/>
    <w:rsid w:val="00367B13"/>
    <w:rsid w:val="00367CD5"/>
    <w:rsid w:val="00367FC6"/>
    <w:rsid w:val="00370105"/>
    <w:rsid w:val="00370992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068"/>
    <w:rsid w:val="00383368"/>
    <w:rsid w:val="00383587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42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679"/>
    <w:rsid w:val="0039196D"/>
    <w:rsid w:val="00391C1E"/>
    <w:rsid w:val="003929C3"/>
    <w:rsid w:val="003932F5"/>
    <w:rsid w:val="0039380A"/>
    <w:rsid w:val="00393813"/>
    <w:rsid w:val="00393F65"/>
    <w:rsid w:val="00394292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0F15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6F62"/>
    <w:rsid w:val="003A7092"/>
    <w:rsid w:val="003A7340"/>
    <w:rsid w:val="003A753E"/>
    <w:rsid w:val="003A76A2"/>
    <w:rsid w:val="003B098B"/>
    <w:rsid w:val="003B2412"/>
    <w:rsid w:val="003B2E96"/>
    <w:rsid w:val="003B2FD5"/>
    <w:rsid w:val="003B3255"/>
    <w:rsid w:val="003B3FFD"/>
    <w:rsid w:val="003B441E"/>
    <w:rsid w:val="003B44EE"/>
    <w:rsid w:val="003B483A"/>
    <w:rsid w:val="003B4B97"/>
    <w:rsid w:val="003B4C21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46"/>
    <w:rsid w:val="003C3FB9"/>
    <w:rsid w:val="003C407A"/>
    <w:rsid w:val="003C430F"/>
    <w:rsid w:val="003C4478"/>
    <w:rsid w:val="003C48C1"/>
    <w:rsid w:val="003C4A87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3A8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1C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227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6B64"/>
    <w:rsid w:val="003E77AB"/>
    <w:rsid w:val="003E7BDC"/>
    <w:rsid w:val="003E7CEE"/>
    <w:rsid w:val="003E7F1B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7C6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766"/>
    <w:rsid w:val="00406DAD"/>
    <w:rsid w:val="004073B9"/>
    <w:rsid w:val="00407806"/>
    <w:rsid w:val="00407AAA"/>
    <w:rsid w:val="00407EC0"/>
    <w:rsid w:val="004107D4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2D0D"/>
    <w:rsid w:val="00412F39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668"/>
    <w:rsid w:val="004339F8"/>
    <w:rsid w:val="00433CD5"/>
    <w:rsid w:val="00433DD2"/>
    <w:rsid w:val="00433DEE"/>
    <w:rsid w:val="00433E08"/>
    <w:rsid w:val="00434C6B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501"/>
    <w:rsid w:val="00437CDE"/>
    <w:rsid w:val="0044028F"/>
    <w:rsid w:val="004402C2"/>
    <w:rsid w:val="0044048F"/>
    <w:rsid w:val="004407D8"/>
    <w:rsid w:val="004409FE"/>
    <w:rsid w:val="00441153"/>
    <w:rsid w:val="00441594"/>
    <w:rsid w:val="00441EA5"/>
    <w:rsid w:val="00441FD8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6CE"/>
    <w:rsid w:val="00453E90"/>
    <w:rsid w:val="00454292"/>
    <w:rsid w:val="004544E6"/>
    <w:rsid w:val="0045461A"/>
    <w:rsid w:val="00454755"/>
    <w:rsid w:val="004547AB"/>
    <w:rsid w:val="00455198"/>
    <w:rsid w:val="004555C9"/>
    <w:rsid w:val="00455778"/>
    <w:rsid w:val="00455DD3"/>
    <w:rsid w:val="00455EB9"/>
    <w:rsid w:val="00456107"/>
    <w:rsid w:val="0045682D"/>
    <w:rsid w:val="00456E79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217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5B65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5CF"/>
    <w:rsid w:val="00485602"/>
    <w:rsid w:val="00485699"/>
    <w:rsid w:val="00485CED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3DA0"/>
    <w:rsid w:val="00494130"/>
    <w:rsid w:val="00494A1A"/>
    <w:rsid w:val="00494AB4"/>
    <w:rsid w:val="00494C38"/>
    <w:rsid w:val="00495070"/>
    <w:rsid w:val="00495449"/>
    <w:rsid w:val="00495F90"/>
    <w:rsid w:val="004965F3"/>
    <w:rsid w:val="00496866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1B97"/>
    <w:rsid w:val="004A251D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6C39"/>
    <w:rsid w:val="004A7A4F"/>
    <w:rsid w:val="004B0155"/>
    <w:rsid w:val="004B05FB"/>
    <w:rsid w:val="004B09A8"/>
    <w:rsid w:val="004B0BD3"/>
    <w:rsid w:val="004B137E"/>
    <w:rsid w:val="004B1846"/>
    <w:rsid w:val="004B1923"/>
    <w:rsid w:val="004B2032"/>
    <w:rsid w:val="004B21EB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B7FD7"/>
    <w:rsid w:val="004C0480"/>
    <w:rsid w:val="004C04C5"/>
    <w:rsid w:val="004C09C4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517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248E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1972"/>
    <w:rsid w:val="004E213A"/>
    <w:rsid w:val="004E2D66"/>
    <w:rsid w:val="004E2DE2"/>
    <w:rsid w:val="004E2F7A"/>
    <w:rsid w:val="004E2FB1"/>
    <w:rsid w:val="004E3A13"/>
    <w:rsid w:val="004E3A95"/>
    <w:rsid w:val="004E3F07"/>
    <w:rsid w:val="004E45DF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1ED2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94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066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20B"/>
    <w:rsid w:val="005108DB"/>
    <w:rsid w:val="00510D4E"/>
    <w:rsid w:val="00511174"/>
    <w:rsid w:val="005117ED"/>
    <w:rsid w:val="00511800"/>
    <w:rsid w:val="00511DAE"/>
    <w:rsid w:val="00512377"/>
    <w:rsid w:val="005123C8"/>
    <w:rsid w:val="00512DFF"/>
    <w:rsid w:val="0051342B"/>
    <w:rsid w:val="00513CC0"/>
    <w:rsid w:val="00514346"/>
    <w:rsid w:val="00514444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C74"/>
    <w:rsid w:val="00522D3F"/>
    <w:rsid w:val="0052305B"/>
    <w:rsid w:val="005233A3"/>
    <w:rsid w:val="00523EAF"/>
    <w:rsid w:val="00524313"/>
    <w:rsid w:val="005245C1"/>
    <w:rsid w:val="005246BD"/>
    <w:rsid w:val="00524B25"/>
    <w:rsid w:val="00524F35"/>
    <w:rsid w:val="005250A2"/>
    <w:rsid w:val="005258D8"/>
    <w:rsid w:val="0052667D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009"/>
    <w:rsid w:val="0053387A"/>
    <w:rsid w:val="0053421C"/>
    <w:rsid w:val="005342EB"/>
    <w:rsid w:val="0053443E"/>
    <w:rsid w:val="005346A7"/>
    <w:rsid w:val="0053476C"/>
    <w:rsid w:val="00534DA0"/>
    <w:rsid w:val="00535242"/>
    <w:rsid w:val="0053562F"/>
    <w:rsid w:val="0053578B"/>
    <w:rsid w:val="005357F1"/>
    <w:rsid w:val="00535E33"/>
    <w:rsid w:val="00536679"/>
    <w:rsid w:val="0053691E"/>
    <w:rsid w:val="00536E62"/>
    <w:rsid w:val="0053724A"/>
    <w:rsid w:val="00537692"/>
    <w:rsid w:val="00537AE8"/>
    <w:rsid w:val="00537C68"/>
    <w:rsid w:val="00537D37"/>
    <w:rsid w:val="00537DDF"/>
    <w:rsid w:val="005405A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22C"/>
    <w:rsid w:val="0054478F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E72"/>
    <w:rsid w:val="00554EF7"/>
    <w:rsid w:val="00555175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AB3"/>
    <w:rsid w:val="00557B36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4F5F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64E"/>
    <w:rsid w:val="005746D3"/>
    <w:rsid w:val="00574BA3"/>
    <w:rsid w:val="00574F26"/>
    <w:rsid w:val="005750CF"/>
    <w:rsid w:val="005756CC"/>
    <w:rsid w:val="005761A1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078"/>
    <w:rsid w:val="005811C3"/>
    <w:rsid w:val="00581853"/>
    <w:rsid w:val="00581A82"/>
    <w:rsid w:val="00581CEB"/>
    <w:rsid w:val="00581FE6"/>
    <w:rsid w:val="00582B3E"/>
    <w:rsid w:val="005831CB"/>
    <w:rsid w:val="005833A2"/>
    <w:rsid w:val="005834FD"/>
    <w:rsid w:val="00583FD4"/>
    <w:rsid w:val="005841C0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718"/>
    <w:rsid w:val="005B1D0F"/>
    <w:rsid w:val="005B2393"/>
    <w:rsid w:val="005B34D6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855"/>
    <w:rsid w:val="005C1CC8"/>
    <w:rsid w:val="005C1F30"/>
    <w:rsid w:val="005C2768"/>
    <w:rsid w:val="005C43B5"/>
    <w:rsid w:val="005C446E"/>
    <w:rsid w:val="005C4540"/>
    <w:rsid w:val="005C4673"/>
    <w:rsid w:val="005C4F7A"/>
    <w:rsid w:val="005C6226"/>
    <w:rsid w:val="005C62E4"/>
    <w:rsid w:val="005C69DD"/>
    <w:rsid w:val="005C701C"/>
    <w:rsid w:val="005C722A"/>
    <w:rsid w:val="005C7B03"/>
    <w:rsid w:val="005C7B22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5844"/>
    <w:rsid w:val="005D63C8"/>
    <w:rsid w:val="005D6B7E"/>
    <w:rsid w:val="005D6BC8"/>
    <w:rsid w:val="005D6CDE"/>
    <w:rsid w:val="005D6DD9"/>
    <w:rsid w:val="005D6E92"/>
    <w:rsid w:val="005D73F7"/>
    <w:rsid w:val="005D7CA3"/>
    <w:rsid w:val="005E01DF"/>
    <w:rsid w:val="005E0202"/>
    <w:rsid w:val="005E0C8A"/>
    <w:rsid w:val="005E0FFB"/>
    <w:rsid w:val="005E1539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E7B9D"/>
    <w:rsid w:val="005F0619"/>
    <w:rsid w:val="005F078A"/>
    <w:rsid w:val="005F096B"/>
    <w:rsid w:val="005F0E63"/>
    <w:rsid w:val="005F1104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3F0"/>
    <w:rsid w:val="00601748"/>
    <w:rsid w:val="0060185E"/>
    <w:rsid w:val="0060202F"/>
    <w:rsid w:val="00602443"/>
    <w:rsid w:val="00602586"/>
    <w:rsid w:val="006029E9"/>
    <w:rsid w:val="00602AF3"/>
    <w:rsid w:val="0060357D"/>
    <w:rsid w:val="00603AE3"/>
    <w:rsid w:val="00603BEA"/>
    <w:rsid w:val="00603FCD"/>
    <w:rsid w:val="006053D3"/>
    <w:rsid w:val="006055DC"/>
    <w:rsid w:val="00605E0E"/>
    <w:rsid w:val="006068DE"/>
    <w:rsid w:val="00606AB3"/>
    <w:rsid w:val="00606D86"/>
    <w:rsid w:val="00606D91"/>
    <w:rsid w:val="006071F7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CB5"/>
    <w:rsid w:val="00620FD7"/>
    <w:rsid w:val="006210C9"/>
    <w:rsid w:val="006214A1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49B7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0C0A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BE2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016"/>
    <w:rsid w:val="00662485"/>
    <w:rsid w:val="00662756"/>
    <w:rsid w:val="006628F7"/>
    <w:rsid w:val="0066305A"/>
    <w:rsid w:val="00663510"/>
    <w:rsid w:val="0066390B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578"/>
    <w:rsid w:val="00667B85"/>
    <w:rsid w:val="00667DF4"/>
    <w:rsid w:val="00670356"/>
    <w:rsid w:val="006705F7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520"/>
    <w:rsid w:val="0067383F"/>
    <w:rsid w:val="006738AB"/>
    <w:rsid w:val="00673F86"/>
    <w:rsid w:val="006740EE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833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4C8"/>
    <w:rsid w:val="00696789"/>
    <w:rsid w:val="00696C26"/>
    <w:rsid w:val="00696CFC"/>
    <w:rsid w:val="00696F1D"/>
    <w:rsid w:val="006971D5"/>
    <w:rsid w:val="00697304"/>
    <w:rsid w:val="00697E56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5F0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21F5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B7682"/>
    <w:rsid w:val="006C052B"/>
    <w:rsid w:val="006C06F5"/>
    <w:rsid w:val="006C1B59"/>
    <w:rsid w:val="006C1E08"/>
    <w:rsid w:val="006C2127"/>
    <w:rsid w:val="006C2579"/>
    <w:rsid w:val="006C25B4"/>
    <w:rsid w:val="006C2776"/>
    <w:rsid w:val="006C2B6A"/>
    <w:rsid w:val="006C311D"/>
    <w:rsid w:val="006C3209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5E64"/>
    <w:rsid w:val="006D68E1"/>
    <w:rsid w:val="006D6B03"/>
    <w:rsid w:val="006D6BF1"/>
    <w:rsid w:val="006D7168"/>
    <w:rsid w:val="006D717E"/>
    <w:rsid w:val="006D7956"/>
    <w:rsid w:val="006E07A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28C"/>
    <w:rsid w:val="006E56A6"/>
    <w:rsid w:val="006E56AC"/>
    <w:rsid w:val="006E581F"/>
    <w:rsid w:val="006E5ED8"/>
    <w:rsid w:val="006E658A"/>
    <w:rsid w:val="006E65DC"/>
    <w:rsid w:val="006E6C15"/>
    <w:rsid w:val="006E6FA2"/>
    <w:rsid w:val="006E73F0"/>
    <w:rsid w:val="006E767D"/>
    <w:rsid w:val="006F032B"/>
    <w:rsid w:val="006F06A7"/>
    <w:rsid w:val="006F16B6"/>
    <w:rsid w:val="006F1B02"/>
    <w:rsid w:val="006F1C68"/>
    <w:rsid w:val="006F1DE4"/>
    <w:rsid w:val="006F22FD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356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410"/>
    <w:rsid w:val="007075CE"/>
    <w:rsid w:val="00707D37"/>
    <w:rsid w:val="0071005A"/>
    <w:rsid w:val="00710CD2"/>
    <w:rsid w:val="007112A1"/>
    <w:rsid w:val="007114C4"/>
    <w:rsid w:val="00712D6A"/>
    <w:rsid w:val="00713024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BD8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596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37C19"/>
    <w:rsid w:val="00740995"/>
    <w:rsid w:val="00740F64"/>
    <w:rsid w:val="00740FED"/>
    <w:rsid w:val="00741300"/>
    <w:rsid w:val="007414B4"/>
    <w:rsid w:val="00741541"/>
    <w:rsid w:val="0074171E"/>
    <w:rsid w:val="00741AFC"/>
    <w:rsid w:val="00741B48"/>
    <w:rsid w:val="00741E7E"/>
    <w:rsid w:val="007423B0"/>
    <w:rsid w:val="00742626"/>
    <w:rsid w:val="007429D0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4F"/>
    <w:rsid w:val="00747690"/>
    <w:rsid w:val="007477A1"/>
    <w:rsid w:val="00750DAC"/>
    <w:rsid w:val="0075256E"/>
    <w:rsid w:val="00752785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6BCD"/>
    <w:rsid w:val="00757272"/>
    <w:rsid w:val="00757D40"/>
    <w:rsid w:val="00757DBF"/>
    <w:rsid w:val="00757DDE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252"/>
    <w:rsid w:val="0077556B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849"/>
    <w:rsid w:val="00794CBA"/>
    <w:rsid w:val="00794D29"/>
    <w:rsid w:val="00794FEB"/>
    <w:rsid w:val="007953E0"/>
    <w:rsid w:val="0079593F"/>
    <w:rsid w:val="00796143"/>
    <w:rsid w:val="00796D47"/>
    <w:rsid w:val="00796E78"/>
    <w:rsid w:val="00797E9E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05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86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79A"/>
    <w:rsid w:val="007C5820"/>
    <w:rsid w:val="007C60E8"/>
    <w:rsid w:val="007D03A1"/>
    <w:rsid w:val="007D0EA4"/>
    <w:rsid w:val="007D132D"/>
    <w:rsid w:val="007D13DB"/>
    <w:rsid w:val="007D191D"/>
    <w:rsid w:val="007D19E8"/>
    <w:rsid w:val="007D1E28"/>
    <w:rsid w:val="007D2461"/>
    <w:rsid w:val="007D2804"/>
    <w:rsid w:val="007D2AAD"/>
    <w:rsid w:val="007D3657"/>
    <w:rsid w:val="007D3948"/>
    <w:rsid w:val="007D3AE2"/>
    <w:rsid w:val="007D3BD7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23A4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17F55"/>
    <w:rsid w:val="0082041D"/>
    <w:rsid w:val="00820A23"/>
    <w:rsid w:val="00820F87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21"/>
    <w:rsid w:val="00826031"/>
    <w:rsid w:val="0082651E"/>
    <w:rsid w:val="00826F87"/>
    <w:rsid w:val="008274B8"/>
    <w:rsid w:val="008274BE"/>
    <w:rsid w:val="008275E5"/>
    <w:rsid w:val="0083026E"/>
    <w:rsid w:val="00830E7C"/>
    <w:rsid w:val="008312C7"/>
    <w:rsid w:val="00832423"/>
    <w:rsid w:val="00832540"/>
    <w:rsid w:val="00832985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D7D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5B0"/>
    <w:rsid w:val="00866658"/>
    <w:rsid w:val="008668BD"/>
    <w:rsid w:val="00866920"/>
    <w:rsid w:val="00867066"/>
    <w:rsid w:val="00872817"/>
    <w:rsid w:val="00872DB5"/>
    <w:rsid w:val="00872EA0"/>
    <w:rsid w:val="00873A66"/>
    <w:rsid w:val="00873B64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01F"/>
    <w:rsid w:val="00882135"/>
    <w:rsid w:val="0088252D"/>
    <w:rsid w:val="0088264F"/>
    <w:rsid w:val="008830B5"/>
    <w:rsid w:val="0088325B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479"/>
    <w:rsid w:val="008A5587"/>
    <w:rsid w:val="008A5838"/>
    <w:rsid w:val="008A5D03"/>
    <w:rsid w:val="008A60C6"/>
    <w:rsid w:val="008A65B7"/>
    <w:rsid w:val="008A6C48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CC5"/>
    <w:rsid w:val="008B4DFB"/>
    <w:rsid w:val="008B5285"/>
    <w:rsid w:val="008B5582"/>
    <w:rsid w:val="008B5916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1D81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40AB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120"/>
    <w:rsid w:val="0090222A"/>
    <w:rsid w:val="0090271F"/>
    <w:rsid w:val="00902EA5"/>
    <w:rsid w:val="00903495"/>
    <w:rsid w:val="00904D90"/>
    <w:rsid w:val="009050E7"/>
    <w:rsid w:val="00905A6D"/>
    <w:rsid w:val="00905BA9"/>
    <w:rsid w:val="00905EA2"/>
    <w:rsid w:val="00906051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4B23"/>
    <w:rsid w:val="009150D6"/>
    <w:rsid w:val="009155BE"/>
    <w:rsid w:val="00915729"/>
    <w:rsid w:val="00915934"/>
    <w:rsid w:val="00915DFD"/>
    <w:rsid w:val="00916618"/>
    <w:rsid w:val="0091682C"/>
    <w:rsid w:val="009169DF"/>
    <w:rsid w:val="00916DA9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FA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4E4"/>
    <w:rsid w:val="00934818"/>
    <w:rsid w:val="009348EE"/>
    <w:rsid w:val="0093526C"/>
    <w:rsid w:val="009362D8"/>
    <w:rsid w:val="00937217"/>
    <w:rsid w:val="009374AF"/>
    <w:rsid w:val="00937654"/>
    <w:rsid w:val="00937B87"/>
    <w:rsid w:val="00937FD4"/>
    <w:rsid w:val="0094030A"/>
    <w:rsid w:val="00940CDB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68F8"/>
    <w:rsid w:val="00946DDF"/>
    <w:rsid w:val="0094706D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1B6"/>
    <w:rsid w:val="00954B0D"/>
    <w:rsid w:val="00954CEB"/>
    <w:rsid w:val="00954E15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114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3F04"/>
    <w:rsid w:val="0096425C"/>
    <w:rsid w:val="00964644"/>
    <w:rsid w:val="00964F86"/>
    <w:rsid w:val="00964FA7"/>
    <w:rsid w:val="00964FC5"/>
    <w:rsid w:val="009653EA"/>
    <w:rsid w:val="0096576B"/>
    <w:rsid w:val="0096580B"/>
    <w:rsid w:val="00966214"/>
    <w:rsid w:val="009677C1"/>
    <w:rsid w:val="00970175"/>
    <w:rsid w:val="009701CA"/>
    <w:rsid w:val="0097052C"/>
    <w:rsid w:val="009705F8"/>
    <w:rsid w:val="0097061F"/>
    <w:rsid w:val="00971B6B"/>
    <w:rsid w:val="00971F6F"/>
    <w:rsid w:val="009726A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2BA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01F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DAA"/>
    <w:rsid w:val="00995E00"/>
    <w:rsid w:val="009969D1"/>
    <w:rsid w:val="00996D2E"/>
    <w:rsid w:val="00996EA4"/>
    <w:rsid w:val="009970EB"/>
    <w:rsid w:val="00997174"/>
    <w:rsid w:val="009A0C41"/>
    <w:rsid w:val="009A0FFC"/>
    <w:rsid w:val="009A26EB"/>
    <w:rsid w:val="009A2744"/>
    <w:rsid w:val="009A299A"/>
    <w:rsid w:val="009A2B85"/>
    <w:rsid w:val="009A2E2A"/>
    <w:rsid w:val="009A2F3D"/>
    <w:rsid w:val="009A2F9A"/>
    <w:rsid w:val="009A366C"/>
    <w:rsid w:val="009A3837"/>
    <w:rsid w:val="009A3A70"/>
    <w:rsid w:val="009A4794"/>
    <w:rsid w:val="009A5188"/>
    <w:rsid w:val="009A52AD"/>
    <w:rsid w:val="009A5436"/>
    <w:rsid w:val="009A54EA"/>
    <w:rsid w:val="009A5775"/>
    <w:rsid w:val="009A5832"/>
    <w:rsid w:val="009A5911"/>
    <w:rsid w:val="009A661F"/>
    <w:rsid w:val="009A6CEF"/>
    <w:rsid w:val="009A6E92"/>
    <w:rsid w:val="009A6EA7"/>
    <w:rsid w:val="009A6EC3"/>
    <w:rsid w:val="009A7B1C"/>
    <w:rsid w:val="009B07CD"/>
    <w:rsid w:val="009B09D9"/>
    <w:rsid w:val="009B0EA4"/>
    <w:rsid w:val="009B1581"/>
    <w:rsid w:val="009B1652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1C09"/>
    <w:rsid w:val="009D2097"/>
    <w:rsid w:val="009D222B"/>
    <w:rsid w:val="009D26F5"/>
    <w:rsid w:val="009D2E14"/>
    <w:rsid w:val="009D3A53"/>
    <w:rsid w:val="009D3D39"/>
    <w:rsid w:val="009D3D5D"/>
    <w:rsid w:val="009D3F00"/>
    <w:rsid w:val="009D4F46"/>
    <w:rsid w:val="009D53CF"/>
    <w:rsid w:val="009D567B"/>
    <w:rsid w:val="009D5ABC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0A5"/>
    <w:rsid w:val="009E13FC"/>
    <w:rsid w:val="009E16D4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0B"/>
    <w:rsid w:val="00A00077"/>
    <w:rsid w:val="00A001B4"/>
    <w:rsid w:val="00A00DFD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A1D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5CB"/>
    <w:rsid w:val="00A07745"/>
    <w:rsid w:val="00A07A9A"/>
    <w:rsid w:val="00A07EFC"/>
    <w:rsid w:val="00A1059C"/>
    <w:rsid w:val="00A10A1A"/>
    <w:rsid w:val="00A10F02"/>
    <w:rsid w:val="00A10FD8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890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6BD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832"/>
    <w:rsid w:val="00A43B21"/>
    <w:rsid w:val="00A43CEE"/>
    <w:rsid w:val="00A43D88"/>
    <w:rsid w:val="00A43FF9"/>
    <w:rsid w:val="00A44711"/>
    <w:rsid w:val="00A4489D"/>
    <w:rsid w:val="00A4496E"/>
    <w:rsid w:val="00A44BF8"/>
    <w:rsid w:val="00A4573E"/>
    <w:rsid w:val="00A45BC2"/>
    <w:rsid w:val="00A45F18"/>
    <w:rsid w:val="00A46525"/>
    <w:rsid w:val="00A46889"/>
    <w:rsid w:val="00A4775B"/>
    <w:rsid w:val="00A47D14"/>
    <w:rsid w:val="00A506AC"/>
    <w:rsid w:val="00A50DFD"/>
    <w:rsid w:val="00A51016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59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5C4"/>
    <w:rsid w:val="00A648BC"/>
    <w:rsid w:val="00A652FC"/>
    <w:rsid w:val="00A6581E"/>
    <w:rsid w:val="00A65D00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2C23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165F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114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5244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623"/>
    <w:rsid w:val="00AD5CCD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1E7E"/>
    <w:rsid w:val="00AE22F0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6F62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1F95"/>
    <w:rsid w:val="00AF27DA"/>
    <w:rsid w:val="00AF2BF9"/>
    <w:rsid w:val="00AF2D88"/>
    <w:rsid w:val="00AF2E0E"/>
    <w:rsid w:val="00AF34E7"/>
    <w:rsid w:val="00AF3DBE"/>
    <w:rsid w:val="00AF3E5B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442"/>
    <w:rsid w:val="00B0184E"/>
    <w:rsid w:val="00B01988"/>
    <w:rsid w:val="00B0198C"/>
    <w:rsid w:val="00B01BBB"/>
    <w:rsid w:val="00B02600"/>
    <w:rsid w:val="00B03307"/>
    <w:rsid w:val="00B03315"/>
    <w:rsid w:val="00B03C23"/>
    <w:rsid w:val="00B04131"/>
    <w:rsid w:val="00B04325"/>
    <w:rsid w:val="00B0534A"/>
    <w:rsid w:val="00B05921"/>
    <w:rsid w:val="00B05CE4"/>
    <w:rsid w:val="00B05FE0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63D"/>
    <w:rsid w:val="00B31B68"/>
    <w:rsid w:val="00B32172"/>
    <w:rsid w:val="00B3218A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83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9BC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77A"/>
    <w:rsid w:val="00B61BAD"/>
    <w:rsid w:val="00B61E9E"/>
    <w:rsid w:val="00B61FFD"/>
    <w:rsid w:val="00B62367"/>
    <w:rsid w:val="00B62948"/>
    <w:rsid w:val="00B62A21"/>
    <w:rsid w:val="00B63238"/>
    <w:rsid w:val="00B63422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97"/>
    <w:rsid w:val="00B71A8E"/>
    <w:rsid w:val="00B725D8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62B"/>
    <w:rsid w:val="00B76E38"/>
    <w:rsid w:val="00B772D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534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B86"/>
    <w:rsid w:val="00B8618D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88E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07E"/>
    <w:rsid w:val="00BB716D"/>
    <w:rsid w:val="00BB7412"/>
    <w:rsid w:val="00BB7B19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4B5"/>
    <w:rsid w:val="00BC7DD3"/>
    <w:rsid w:val="00BD022B"/>
    <w:rsid w:val="00BD06EE"/>
    <w:rsid w:val="00BD0B1E"/>
    <w:rsid w:val="00BD14CD"/>
    <w:rsid w:val="00BD1DD3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1AA"/>
    <w:rsid w:val="00BD67B9"/>
    <w:rsid w:val="00BD6FEF"/>
    <w:rsid w:val="00BD72DC"/>
    <w:rsid w:val="00BD76CB"/>
    <w:rsid w:val="00BD7E95"/>
    <w:rsid w:val="00BDC64C"/>
    <w:rsid w:val="00BE050E"/>
    <w:rsid w:val="00BE0E13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840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39"/>
    <w:rsid w:val="00BF1CC8"/>
    <w:rsid w:val="00BF1D9A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991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6F85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08"/>
    <w:rsid w:val="00C139D2"/>
    <w:rsid w:val="00C13A3D"/>
    <w:rsid w:val="00C13CB2"/>
    <w:rsid w:val="00C13EAA"/>
    <w:rsid w:val="00C1403F"/>
    <w:rsid w:val="00C143F7"/>
    <w:rsid w:val="00C146D2"/>
    <w:rsid w:val="00C146EB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77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A85"/>
    <w:rsid w:val="00C44E18"/>
    <w:rsid w:val="00C45626"/>
    <w:rsid w:val="00C45A24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3568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4E2A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6774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70C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A31"/>
    <w:rsid w:val="00C87F6D"/>
    <w:rsid w:val="00C90CD3"/>
    <w:rsid w:val="00C91357"/>
    <w:rsid w:val="00C91AF9"/>
    <w:rsid w:val="00C91DB6"/>
    <w:rsid w:val="00C9224D"/>
    <w:rsid w:val="00C925C9"/>
    <w:rsid w:val="00C92871"/>
    <w:rsid w:val="00C92D61"/>
    <w:rsid w:val="00C93470"/>
    <w:rsid w:val="00C937E3"/>
    <w:rsid w:val="00C93934"/>
    <w:rsid w:val="00C95104"/>
    <w:rsid w:val="00C9531E"/>
    <w:rsid w:val="00C96175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842"/>
    <w:rsid w:val="00CA4DF7"/>
    <w:rsid w:val="00CA5206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53E8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1DAF"/>
    <w:rsid w:val="00CC23BA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671F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747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14C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88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275F"/>
    <w:rsid w:val="00D23CAB"/>
    <w:rsid w:val="00D23DC2"/>
    <w:rsid w:val="00D24386"/>
    <w:rsid w:val="00D24BC0"/>
    <w:rsid w:val="00D253A9"/>
    <w:rsid w:val="00D25940"/>
    <w:rsid w:val="00D25ECB"/>
    <w:rsid w:val="00D26288"/>
    <w:rsid w:val="00D26512"/>
    <w:rsid w:val="00D30729"/>
    <w:rsid w:val="00D30BEC"/>
    <w:rsid w:val="00D30F60"/>
    <w:rsid w:val="00D319AA"/>
    <w:rsid w:val="00D327FF"/>
    <w:rsid w:val="00D328A4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741"/>
    <w:rsid w:val="00D3786F"/>
    <w:rsid w:val="00D37F09"/>
    <w:rsid w:val="00D37F4E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349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21"/>
    <w:rsid w:val="00D50754"/>
    <w:rsid w:val="00D50842"/>
    <w:rsid w:val="00D50E52"/>
    <w:rsid w:val="00D50F41"/>
    <w:rsid w:val="00D5101E"/>
    <w:rsid w:val="00D51C0B"/>
    <w:rsid w:val="00D5224E"/>
    <w:rsid w:val="00D52CC3"/>
    <w:rsid w:val="00D536E9"/>
    <w:rsid w:val="00D540BC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6DD4"/>
    <w:rsid w:val="00D57880"/>
    <w:rsid w:val="00D57F09"/>
    <w:rsid w:val="00D57F5A"/>
    <w:rsid w:val="00D609D6"/>
    <w:rsid w:val="00D60D0F"/>
    <w:rsid w:val="00D60D26"/>
    <w:rsid w:val="00D60E31"/>
    <w:rsid w:val="00D611E7"/>
    <w:rsid w:val="00D61D26"/>
    <w:rsid w:val="00D62362"/>
    <w:rsid w:val="00D62B63"/>
    <w:rsid w:val="00D62DC3"/>
    <w:rsid w:val="00D63605"/>
    <w:rsid w:val="00D63936"/>
    <w:rsid w:val="00D640F9"/>
    <w:rsid w:val="00D646E9"/>
    <w:rsid w:val="00D652C3"/>
    <w:rsid w:val="00D669B8"/>
    <w:rsid w:val="00D66DE6"/>
    <w:rsid w:val="00D66F58"/>
    <w:rsid w:val="00D6774A"/>
    <w:rsid w:val="00D67DBF"/>
    <w:rsid w:val="00D703B9"/>
    <w:rsid w:val="00D7058A"/>
    <w:rsid w:val="00D706D9"/>
    <w:rsid w:val="00D70834"/>
    <w:rsid w:val="00D70D58"/>
    <w:rsid w:val="00D70FC9"/>
    <w:rsid w:val="00D71801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33"/>
    <w:rsid w:val="00D75DE5"/>
    <w:rsid w:val="00D76DD6"/>
    <w:rsid w:val="00D76E92"/>
    <w:rsid w:val="00D77157"/>
    <w:rsid w:val="00D775BB"/>
    <w:rsid w:val="00D77F55"/>
    <w:rsid w:val="00D80399"/>
    <w:rsid w:val="00D806EE"/>
    <w:rsid w:val="00D80795"/>
    <w:rsid w:val="00D809E7"/>
    <w:rsid w:val="00D80CF4"/>
    <w:rsid w:val="00D81172"/>
    <w:rsid w:val="00D8141C"/>
    <w:rsid w:val="00D81649"/>
    <w:rsid w:val="00D816EB"/>
    <w:rsid w:val="00D81977"/>
    <w:rsid w:val="00D81985"/>
    <w:rsid w:val="00D81C4C"/>
    <w:rsid w:val="00D82008"/>
    <w:rsid w:val="00D8252B"/>
    <w:rsid w:val="00D82E9E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043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388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4DD2"/>
    <w:rsid w:val="00DB68E4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3ADD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BB1"/>
    <w:rsid w:val="00DD0DD6"/>
    <w:rsid w:val="00DD1A81"/>
    <w:rsid w:val="00DD1E8C"/>
    <w:rsid w:val="00DD33AF"/>
    <w:rsid w:val="00DD3445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AA0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172E"/>
    <w:rsid w:val="00DF2032"/>
    <w:rsid w:val="00DF233A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E90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16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41"/>
    <w:rsid w:val="00E33A60"/>
    <w:rsid w:val="00E33FDD"/>
    <w:rsid w:val="00E35170"/>
    <w:rsid w:val="00E35553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1D7C"/>
    <w:rsid w:val="00E41DC7"/>
    <w:rsid w:val="00E427E4"/>
    <w:rsid w:val="00E428E5"/>
    <w:rsid w:val="00E43580"/>
    <w:rsid w:val="00E43E79"/>
    <w:rsid w:val="00E4434B"/>
    <w:rsid w:val="00E44B66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67D"/>
    <w:rsid w:val="00E54C8F"/>
    <w:rsid w:val="00E54DA5"/>
    <w:rsid w:val="00E55309"/>
    <w:rsid w:val="00E55485"/>
    <w:rsid w:val="00E559F6"/>
    <w:rsid w:val="00E55E17"/>
    <w:rsid w:val="00E55F25"/>
    <w:rsid w:val="00E565C2"/>
    <w:rsid w:val="00E56D34"/>
    <w:rsid w:val="00E57E5F"/>
    <w:rsid w:val="00E602A9"/>
    <w:rsid w:val="00E60C7A"/>
    <w:rsid w:val="00E60E7F"/>
    <w:rsid w:val="00E611A4"/>
    <w:rsid w:val="00E61955"/>
    <w:rsid w:val="00E62039"/>
    <w:rsid w:val="00E625EE"/>
    <w:rsid w:val="00E62835"/>
    <w:rsid w:val="00E628C1"/>
    <w:rsid w:val="00E630EB"/>
    <w:rsid w:val="00E6347E"/>
    <w:rsid w:val="00E63603"/>
    <w:rsid w:val="00E63815"/>
    <w:rsid w:val="00E63E68"/>
    <w:rsid w:val="00E63FA6"/>
    <w:rsid w:val="00E63FE9"/>
    <w:rsid w:val="00E64191"/>
    <w:rsid w:val="00E64336"/>
    <w:rsid w:val="00E6470D"/>
    <w:rsid w:val="00E6631C"/>
    <w:rsid w:val="00E666FC"/>
    <w:rsid w:val="00E66787"/>
    <w:rsid w:val="00E6689D"/>
    <w:rsid w:val="00E66DC5"/>
    <w:rsid w:val="00E673C9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3E65"/>
    <w:rsid w:val="00E849ED"/>
    <w:rsid w:val="00E8517E"/>
    <w:rsid w:val="00E851DE"/>
    <w:rsid w:val="00E8554F"/>
    <w:rsid w:val="00E85C26"/>
    <w:rsid w:val="00E85E84"/>
    <w:rsid w:val="00E85F93"/>
    <w:rsid w:val="00E870BC"/>
    <w:rsid w:val="00E87742"/>
    <w:rsid w:val="00E87874"/>
    <w:rsid w:val="00E87B62"/>
    <w:rsid w:val="00E87F93"/>
    <w:rsid w:val="00E902AF"/>
    <w:rsid w:val="00E90993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348"/>
    <w:rsid w:val="00EA48D2"/>
    <w:rsid w:val="00EA4AC9"/>
    <w:rsid w:val="00EA4F41"/>
    <w:rsid w:val="00EA55AD"/>
    <w:rsid w:val="00EA62A7"/>
    <w:rsid w:val="00EA678F"/>
    <w:rsid w:val="00EA679A"/>
    <w:rsid w:val="00EA6957"/>
    <w:rsid w:val="00EA6F50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4486"/>
    <w:rsid w:val="00EB54AB"/>
    <w:rsid w:val="00EB56A9"/>
    <w:rsid w:val="00EB5C94"/>
    <w:rsid w:val="00EB6298"/>
    <w:rsid w:val="00EB66F2"/>
    <w:rsid w:val="00EB6DD5"/>
    <w:rsid w:val="00EB7020"/>
    <w:rsid w:val="00EB7212"/>
    <w:rsid w:val="00EB7221"/>
    <w:rsid w:val="00EB75A1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4B3F"/>
    <w:rsid w:val="00EC5072"/>
    <w:rsid w:val="00EC53AF"/>
    <w:rsid w:val="00EC5597"/>
    <w:rsid w:val="00EC565F"/>
    <w:rsid w:val="00EC5867"/>
    <w:rsid w:val="00EC591F"/>
    <w:rsid w:val="00EC5ADD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59C"/>
    <w:rsid w:val="00ED6CB6"/>
    <w:rsid w:val="00ED798D"/>
    <w:rsid w:val="00EE019D"/>
    <w:rsid w:val="00EE03A5"/>
    <w:rsid w:val="00EE0711"/>
    <w:rsid w:val="00EE210F"/>
    <w:rsid w:val="00EE2AD9"/>
    <w:rsid w:val="00EE34E0"/>
    <w:rsid w:val="00EE3AEC"/>
    <w:rsid w:val="00EE3BFC"/>
    <w:rsid w:val="00EE3C7C"/>
    <w:rsid w:val="00EE3CB3"/>
    <w:rsid w:val="00EE45FE"/>
    <w:rsid w:val="00EE4B41"/>
    <w:rsid w:val="00EE5C0F"/>
    <w:rsid w:val="00EE60F4"/>
    <w:rsid w:val="00EE6E5A"/>
    <w:rsid w:val="00EE712E"/>
    <w:rsid w:val="00EE755F"/>
    <w:rsid w:val="00EE7F40"/>
    <w:rsid w:val="00EF00B7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3FD0"/>
    <w:rsid w:val="00EF4535"/>
    <w:rsid w:val="00EF4E87"/>
    <w:rsid w:val="00EF5296"/>
    <w:rsid w:val="00EF58B9"/>
    <w:rsid w:val="00EF634F"/>
    <w:rsid w:val="00EF63AF"/>
    <w:rsid w:val="00EF6498"/>
    <w:rsid w:val="00EF661F"/>
    <w:rsid w:val="00EF67C0"/>
    <w:rsid w:val="00EF6A07"/>
    <w:rsid w:val="00EF7096"/>
    <w:rsid w:val="00EF7755"/>
    <w:rsid w:val="00EF7853"/>
    <w:rsid w:val="00EF7D09"/>
    <w:rsid w:val="00F001BE"/>
    <w:rsid w:val="00F00516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3A6E"/>
    <w:rsid w:val="00F04DFA"/>
    <w:rsid w:val="00F058BD"/>
    <w:rsid w:val="00F05A1C"/>
    <w:rsid w:val="00F06009"/>
    <w:rsid w:val="00F0645F"/>
    <w:rsid w:val="00F067DE"/>
    <w:rsid w:val="00F06D7D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2B70"/>
    <w:rsid w:val="00F1409D"/>
    <w:rsid w:val="00F14296"/>
    <w:rsid w:val="00F14404"/>
    <w:rsid w:val="00F14A5D"/>
    <w:rsid w:val="00F157A7"/>
    <w:rsid w:val="00F15A72"/>
    <w:rsid w:val="00F1626C"/>
    <w:rsid w:val="00F165C5"/>
    <w:rsid w:val="00F166A2"/>
    <w:rsid w:val="00F16B12"/>
    <w:rsid w:val="00F16C26"/>
    <w:rsid w:val="00F16D45"/>
    <w:rsid w:val="00F16D81"/>
    <w:rsid w:val="00F1730B"/>
    <w:rsid w:val="00F17F51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0B1"/>
    <w:rsid w:val="00F30D04"/>
    <w:rsid w:val="00F30E49"/>
    <w:rsid w:val="00F32093"/>
    <w:rsid w:val="00F3230E"/>
    <w:rsid w:val="00F327A0"/>
    <w:rsid w:val="00F32D6A"/>
    <w:rsid w:val="00F3327E"/>
    <w:rsid w:val="00F33334"/>
    <w:rsid w:val="00F33478"/>
    <w:rsid w:val="00F334B7"/>
    <w:rsid w:val="00F34A36"/>
    <w:rsid w:val="00F34D13"/>
    <w:rsid w:val="00F34D68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2B7"/>
    <w:rsid w:val="00F404E5"/>
    <w:rsid w:val="00F4061C"/>
    <w:rsid w:val="00F40A61"/>
    <w:rsid w:val="00F41773"/>
    <w:rsid w:val="00F41C14"/>
    <w:rsid w:val="00F42343"/>
    <w:rsid w:val="00F427EF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47B19"/>
    <w:rsid w:val="00F50BA2"/>
    <w:rsid w:val="00F50D42"/>
    <w:rsid w:val="00F51C27"/>
    <w:rsid w:val="00F51EDD"/>
    <w:rsid w:val="00F526A9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61A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518"/>
    <w:rsid w:val="00F5768F"/>
    <w:rsid w:val="00F57BD5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51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062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6FE3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1ED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448"/>
    <w:rsid w:val="00FA48ED"/>
    <w:rsid w:val="00FA529B"/>
    <w:rsid w:val="00FA530D"/>
    <w:rsid w:val="00FA53B2"/>
    <w:rsid w:val="00FA592F"/>
    <w:rsid w:val="00FA668E"/>
    <w:rsid w:val="00FA6933"/>
    <w:rsid w:val="00FA70F0"/>
    <w:rsid w:val="00FA716A"/>
    <w:rsid w:val="00FA72F8"/>
    <w:rsid w:val="00FA798C"/>
    <w:rsid w:val="00FB08B6"/>
    <w:rsid w:val="00FB0B69"/>
    <w:rsid w:val="00FB1687"/>
    <w:rsid w:val="00FB1886"/>
    <w:rsid w:val="00FB18AC"/>
    <w:rsid w:val="00FB1907"/>
    <w:rsid w:val="00FB1C8F"/>
    <w:rsid w:val="00FB1CC6"/>
    <w:rsid w:val="00FB1E8B"/>
    <w:rsid w:val="00FB2380"/>
    <w:rsid w:val="00FB25D5"/>
    <w:rsid w:val="00FB3ABF"/>
    <w:rsid w:val="00FB3D9F"/>
    <w:rsid w:val="00FB3F1F"/>
    <w:rsid w:val="00FB40FE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4A29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3EA3"/>
    <w:rsid w:val="00FE5306"/>
    <w:rsid w:val="00FE562A"/>
    <w:rsid w:val="00FE5A02"/>
    <w:rsid w:val="00FE7566"/>
    <w:rsid w:val="00FE7764"/>
    <w:rsid w:val="00FE7CBC"/>
    <w:rsid w:val="00FF013C"/>
    <w:rsid w:val="00FF0340"/>
    <w:rsid w:val="00FF0488"/>
    <w:rsid w:val="00FF0623"/>
    <w:rsid w:val="00FF0ACF"/>
    <w:rsid w:val="00FF0C1A"/>
    <w:rsid w:val="00FF13FA"/>
    <w:rsid w:val="00FF1790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38B0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352"/>
    <w:rsid w:val="00FF6431"/>
    <w:rsid w:val="00FF6AF1"/>
    <w:rsid w:val="00FF74DD"/>
    <w:rsid w:val="00FF76F3"/>
    <w:rsid w:val="00FF7E05"/>
    <w:rsid w:val="00FF7F4F"/>
    <w:rsid w:val="019361DA"/>
    <w:rsid w:val="027C691F"/>
    <w:rsid w:val="02F76D33"/>
    <w:rsid w:val="03131520"/>
    <w:rsid w:val="0523B955"/>
    <w:rsid w:val="0526955A"/>
    <w:rsid w:val="05397F20"/>
    <w:rsid w:val="05D81845"/>
    <w:rsid w:val="093A50D1"/>
    <w:rsid w:val="094A5E2F"/>
    <w:rsid w:val="098F31E4"/>
    <w:rsid w:val="09AC9811"/>
    <w:rsid w:val="09D131A8"/>
    <w:rsid w:val="0A4FB9B6"/>
    <w:rsid w:val="0B3827B7"/>
    <w:rsid w:val="0BC2882A"/>
    <w:rsid w:val="0D162469"/>
    <w:rsid w:val="0E3F76C0"/>
    <w:rsid w:val="0E7877DD"/>
    <w:rsid w:val="0F0FED92"/>
    <w:rsid w:val="0F5B4D8B"/>
    <w:rsid w:val="0FFE2165"/>
    <w:rsid w:val="1076FEDC"/>
    <w:rsid w:val="10DFE292"/>
    <w:rsid w:val="111A9078"/>
    <w:rsid w:val="1169E418"/>
    <w:rsid w:val="11AE237B"/>
    <w:rsid w:val="11DED7A3"/>
    <w:rsid w:val="121B375C"/>
    <w:rsid w:val="1282F7F8"/>
    <w:rsid w:val="1525E0A7"/>
    <w:rsid w:val="1563448D"/>
    <w:rsid w:val="1576B82C"/>
    <w:rsid w:val="15B9830D"/>
    <w:rsid w:val="1865DC59"/>
    <w:rsid w:val="186761C2"/>
    <w:rsid w:val="197954C2"/>
    <w:rsid w:val="19887433"/>
    <w:rsid w:val="19A8CCA6"/>
    <w:rsid w:val="1A4DEAB4"/>
    <w:rsid w:val="1A5EF7C4"/>
    <w:rsid w:val="1B658FCA"/>
    <w:rsid w:val="1B956CDF"/>
    <w:rsid w:val="1BEEE440"/>
    <w:rsid w:val="1BF962E2"/>
    <w:rsid w:val="1CADA81A"/>
    <w:rsid w:val="1CD63DEE"/>
    <w:rsid w:val="1D21EF4D"/>
    <w:rsid w:val="1D273327"/>
    <w:rsid w:val="1D6F3509"/>
    <w:rsid w:val="1EBEFE8F"/>
    <w:rsid w:val="1F04BD0D"/>
    <w:rsid w:val="1F36C038"/>
    <w:rsid w:val="1F7C6526"/>
    <w:rsid w:val="200564B9"/>
    <w:rsid w:val="209BFF23"/>
    <w:rsid w:val="219A22A1"/>
    <w:rsid w:val="225F256E"/>
    <w:rsid w:val="23BA9BC2"/>
    <w:rsid w:val="2582177C"/>
    <w:rsid w:val="259BDD1C"/>
    <w:rsid w:val="25A8983F"/>
    <w:rsid w:val="275F3F27"/>
    <w:rsid w:val="294C6DE0"/>
    <w:rsid w:val="296F0513"/>
    <w:rsid w:val="2AB8A447"/>
    <w:rsid w:val="2AD48D4A"/>
    <w:rsid w:val="2AE0B9B4"/>
    <w:rsid w:val="2B11FD44"/>
    <w:rsid w:val="2BF0BE23"/>
    <w:rsid w:val="2CDE2645"/>
    <w:rsid w:val="2D073A71"/>
    <w:rsid w:val="2D5E52C5"/>
    <w:rsid w:val="2DB165F7"/>
    <w:rsid w:val="2E8B1B3D"/>
    <w:rsid w:val="2FCADE35"/>
    <w:rsid w:val="2FF8003B"/>
    <w:rsid w:val="304A11E5"/>
    <w:rsid w:val="331E6299"/>
    <w:rsid w:val="331E82D9"/>
    <w:rsid w:val="334744C8"/>
    <w:rsid w:val="336FC749"/>
    <w:rsid w:val="3487557E"/>
    <w:rsid w:val="35220EAE"/>
    <w:rsid w:val="3577DDA3"/>
    <w:rsid w:val="3580405A"/>
    <w:rsid w:val="35CA6EFB"/>
    <w:rsid w:val="35ED7F8B"/>
    <w:rsid w:val="3668AA72"/>
    <w:rsid w:val="36D00B41"/>
    <w:rsid w:val="38047AD3"/>
    <w:rsid w:val="3882747A"/>
    <w:rsid w:val="39604650"/>
    <w:rsid w:val="39F1407E"/>
    <w:rsid w:val="3B767632"/>
    <w:rsid w:val="3BAD710F"/>
    <w:rsid w:val="3BC1288E"/>
    <w:rsid w:val="3BDBA2E2"/>
    <w:rsid w:val="3C0EB14A"/>
    <w:rsid w:val="3CE71334"/>
    <w:rsid w:val="3D2DD35E"/>
    <w:rsid w:val="3D60789B"/>
    <w:rsid w:val="3D9966EF"/>
    <w:rsid w:val="3D9A6176"/>
    <w:rsid w:val="3E624DFF"/>
    <w:rsid w:val="3E8DA36A"/>
    <w:rsid w:val="3EBF3F0B"/>
    <w:rsid w:val="40DCED00"/>
    <w:rsid w:val="40E4E941"/>
    <w:rsid w:val="410B2CB8"/>
    <w:rsid w:val="410F86D4"/>
    <w:rsid w:val="412A1D95"/>
    <w:rsid w:val="4169BDCE"/>
    <w:rsid w:val="418EF101"/>
    <w:rsid w:val="41A6D91B"/>
    <w:rsid w:val="42225819"/>
    <w:rsid w:val="424AAB80"/>
    <w:rsid w:val="42C9A6D7"/>
    <w:rsid w:val="42D1EA9F"/>
    <w:rsid w:val="44497DF0"/>
    <w:rsid w:val="458BF62B"/>
    <w:rsid w:val="4627E4E3"/>
    <w:rsid w:val="464DBBCE"/>
    <w:rsid w:val="481CD7C7"/>
    <w:rsid w:val="48499558"/>
    <w:rsid w:val="4A0C69CE"/>
    <w:rsid w:val="4A5ADA10"/>
    <w:rsid w:val="4ACF6D94"/>
    <w:rsid w:val="4B6480FB"/>
    <w:rsid w:val="4B7E98E3"/>
    <w:rsid w:val="4C255161"/>
    <w:rsid w:val="4CE7B51A"/>
    <w:rsid w:val="4D576681"/>
    <w:rsid w:val="4DCE701A"/>
    <w:rsid w:val="4DF0F109"/>
    <w:rsid w:val="4E34D84B"/>
    <w:rsid w:val="4E9A4455"/>
    <w:rsid w:val="4F753959"/>
    <w:rsid w:val="50DBBDCF"/>
    <w:rsid w:val="51220606"/>
    <w:rsid w:val="52A84DD2"/>
    <w:rsid w:val="5433F3F1"/>
    <w:rsid w:val="54F3F4D4"/>
    <w:rsid w:val="55067EE1"/>
    <w:rsid w:val="551F25B8"/>
    <w:rsid w:val="570B472D"/>
    <w:rsid w:val="573D5406"/>
    <w:rsid w:val="5770779F"/>
    <w:rsid w:val="579A3570"/>
    <w:rsid w:val="58F14D33"/>
    <w:rsid w:val="595FA522"/>
    <w:rsid w:val="5AA02ABA"/>
    <w:rsid w:val="5C7D712B"/>
    <w:rsid w:val="5DBDE2D4"/>
    <w:rsid w:val="5E5205D4"/>
    <w:rsid w:val="5EC122BB"/>
    <w:rsid w:val="6213BD7A"/>
    <w:rsid w:val="628D0970"/>
    <w:rsid w:val="62BA2CC9"/>
    <w:rsid w:val="62BBF16F"/>
    <w:rsid w:val="62EE0243"/>
    <w:rsid w:val="63794584"/>
    <w:rsid w:val="63B71164"/>
    <w:rsid w:val="64242482"/>
    <w:rsid w:val="6520B3A2"/>
    <w:rsid w:val="659B74DA"/>
    <w:rsid w:val="66691B4F"/>
    <w:rsid w:val="66E7CE62"/>
    <w:rsid w:val="67AF58DA"/>
    <w:rsid w:val="67CCA8ED"/>
    <w:rsid w:val="68D3CCFD"/>
    <w:rsid w:val="698780BF"/>
    <w:rsid w:val="69C7271F"/>
    <w:rsid w:val="69F66292"/>
    <w:rsid w:val="6B10884E"/>
    <w:rsid w:val="6B2A4AB7"/>
    <w:rsid w:val="6CF7CCE7"/>
    <w:rsid w:val="6D3737F0"/>
    <w:rsid w:val="6D8ECE66"/>
    <w:rsid w:val="70357605"/>
    <w:rsid w:val="7097A698"/>
    <w:rsid w:val="709A9F85"/>
    <w:rsid w:val="70F92F2D"/>
    <w:rsid w:val="7154582C"/>
    <w:rsid w:val="717A31A7"/>
    <w:rsid w:val="73363070"/>
    <w:rsid w:val="73ED3D00"/>
    <w:rsid w:val="73FE430A"/>
    <w:rsid w:val="7441C578"/>
    <w:rsid w:val="74FA2468"/>
    <w:rsid w:val="75320B07"/>
    <w:rsid w:val="758A8389"/>
    <w:rsid w:val="76F12191"/>
    <w:rsid w:val="773E4ED3"/>
    <w:rsid w:val="77CCFCF4"/>
    <w:rsid w:val="77D9243A"/>
    <w:rsid w:val="789AF06C"/>
    <w:rsid w:val="7907A7ED"/>
    <w:rsid w:val="79E0D521"/>
    <w:rsid w:val="79E2F969"/>
    <w:rsid w:val="7A624DF0"/>
    <w:rsid w:val="7A7679A7"/>
    <w:rsid w:val="7B31F889"/>
    <w:rsid w:val="7C6056DC"/>
    <w:rsid w:val="7C8BFA16"/>
    <w:rsid w:val="7C99B1A3"/>
    <w:rsid w:val="7DFCD101"/>
    <w:rsid w:val="7E1752BB"/>
    <w:rsid w:val="7F72A6E2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E0E0C551-C913-4DA8-8A8C-C47E377CF8AF}">
    <t:Anchor>
      <t:Comment id="293889616"/>
    </t:Anchor>
    <t:History>
      <t:Event id="{9A1CB603-C6E5-430F-8EF5-79D67447726D}" time="2025-10-03T07:37:51.675Z">
        <t:Attribution userId="S::jishnu@tejasnetworks.com::6cdde94f-b0c3-449d-85cb-50b3b645d771" userProvider="AD" userName="Jishnu A"/>
        <t:Anchor>
          <t:Comment id="293889616"/>
        </t:Anchor>
        <t:Create/>
      </t:Event>
      <t:Event id="{1E8CEB31-8C7D-46D3-B3DC-258F9A211C8B}" time="2025-10-03T07:37:51.675Z">
        <t:Attribution userId="S::jishnu@tejasnetworks.com::6cdde94f-b0c3-449d-85cb-50b3b645d771" userProvider="AD" userName="Jishnu A"/>
        <t:Anchor>
          <t:Comment id="293889616"/>
        </t:Anchor>
        <t:Assign userId="S::sayeek@tejasnetworks.com::d9e60ef4-7477-4ff8-8792-e3dcb9d7ef71" userProvider="AD" userName="Kompalli Sayee"/>
      </t:Event>
      <t:Event id="{8CB4BEFD-7570-4521-9268-CB1958946076}" time="2025-10-03T07:37:51.675Z">
        <t:Attribution userId="S::jishnu@tejasnetworks.com::6cdde94f-b0c3-449d-85cb-50b3b645d771" userProvider="AD" userName="Jishnu A"/>
        <t:Anchor>
          <t:Comment id="293889616"/>
        </t:Anchor>
        <t:SetTitle title="@Kompalli Sayee : Keep this option as well."/>
      </t:Event>
      <t:Event id="{A57DA398-8BED-442C-A06B-72EE62E0B958}" time="2025-10-03T08:44:03.963Z">
        <t:Attribution userId="S::jishnu@tejasnetworks.com::6cdde94f-b0c3-449d-85cb-50b3b645d771" userProvider="AD" userName="Jishnu A"/>
        <t:Anchor>
          <t:Comment id="1759568456"/>
        </t:Anchor>
        <t:UnassignAll/>
      </t:Event>
      <t:Event id="{791AC710-C601-4443-A672-6A3A97E2CCDF}" time="2025-10-03T08:44:03.963Z">
        <t:Attribution userId="S::jishnu@tejasnetworks.com::6cdde94f-b0c3-449d-85cb-50b3b645d771" userProvider="AD" userName="Jishnu A"/>
        <t:Anchor>
          <t:Comment id="1759568456"/>
        </t:Anchor>
        <t:Assign userId="S::sriganesh@tejasnetworks.com::b500388c-faa8-4cc6-bcd8-cb7827f2a456" userProvider="AD" userName="Sriganesh"/>
      </t:Event>
    </t:History>
  </t:Task>
  <t:Task id="{5B1682CF-767C-45C4-80FF-1F243F54BECA}">
    <t:Anchor>
      <t:Comment id="98972290"/>
    </t:Anchor>
    <t:History>
      <t:Event id="{AF19D6FB-0EBE-4DDE-BDED-ED1819DC9A63}" time="2025-10-03T08:49:52.556Z">
        <t:Attribution userId="S::jishnu@tejasnetworks.com::6cdde94f-b0c3-449d-85cb-50b3b645d771" userProvider="AD" userName="Jishnu A"/>
        <t:Anchor>
          <t:Comment id="98972290"/>
        </t:Anchor>
        <t:Create/>
      </t:Event>
      <t:Event id="{1E540DC9-5B95-4954-B3D5-8EE372A6CBD2}" time="2025-10-03T08:49:52.556Z">
        <t:Attribution userId="S::jishnu@tejasnetworks.com::6cdde94f-b0c3-449d-85cb-50b3b645d771" userProvider="AD" userName="Jishnu A"/>
        <t:Anchor>
          <t:Comment id="98972290"/>
        </t:Anchor>
        <t:Assign userId="S::sayeek@tejasnetworks.com::d9e60ef4-7477-4ff8-8792-e3dcb9d7ef71" userProvider="AD" userName="Kompalli Sayee"/>
      </t:Event>
      <t:Event id="{52487024-A85B-409C-98F8-A5A407D7FF3F}" time="2025-10-03T08:49:52.556Z">
        <t:Attribution userId="S::jishnu@tejasnetworks.com::6cdde94f-b0c3-449d-85cb-50b3b645d771" userProvider="AD" userName="Jishnu A"/>
        <t:Anchor>
          <t:Comment id="98972290"/>
        </t:Anchor>
        <t:SetTitle title="@Kompalli Sayee : Update this as we added one more proposal and expanded on all the proposals. @Sriganesh : Please ensure its fine and alignment with our 6G architecture patent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85839F-2AA0-4697-8923-B65272519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Sreekanth K</cp:lastModifiedBy>
  <cp:revision>222</cp:revision>
  <cp:lastPrinted>2021-12-11T11:45:00Z</cp:lastPrinted>
  <dcterms:created xsi:type="dcterms:W3CDTF">2025-09-30T01:20:00Z</dcterms:created>
  <dcterms:modified xsi:type="dcterms:W3CDTF">2025-11-06T17:51:00Z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0x01010013F341E96D5F85459BC6D958FECA505E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eceff5c9-85db-4fee-90a6-7af9644621c4</vt:lpwstr>
  </property>
</Properties>
</file>